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85532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6CA60F7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440D2CEB" w14:textId="77777777" w:rsidR="007024A4" w:rsidRPr="007024A4" w:rsidRDefault="007024A4" w:rsidP="007024A4">
      <w:pPr>
        <w:rPr>
          <w:color w:val="000000"/>
          <w:sz w:val="22"/>
        </w:rPr>
      </w:pPr>
    </w:p>
    <w:p w14:paraId="1866537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Дата:17.10.25 Время:11:09:59</w:t>
      </w:r>
    </w:p>
    <w:p w14:paraId="47E102B0" w14:textId="77777777" w:rsidR="007024A4" w:rsidRPr="007024A4" w:rsidRDefault="007024A4" w:rsidP="007024A4">
      <w:pPr>
        <w:rPr>
          <w:color w:val="000000"/>
          <w:sz w:val="22"/>
        </w:rPr>
      </w:pPr>
    </w:p>
    <w:p w14:paraId="561C1570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61751610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139A9CD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71B8DEF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0009, Вариант 1 ТОО "BAZA Construction", месторождение Западный-Камыс</w:t>
      </w:r>
    </w:p>
    <w:p w14:paraId="4204D27C" w14:textId="77777777" w:rsidR="007024A4" w:rsidRPr="007024A4" w:rsidRDefault="007024A4" w:rsidP="007024A4">
      <w:pPr>
        <w:rPr>
          <w:color w:val="000000"/>
          <w:sz w:val="22"/>
        </w:rPr>
      </w:pPr>
    </w:p>
    <w:p w14:paraId="34393D3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6004, Пылящая поверхность</w:t>
      </w:r>
    </w:p>
    <w:p w14:paraId="3BFF3A9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3EBDDAA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22DE2AB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F8E91B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3CC1302" w14:textId="77777777" w:rsidR="007024A4" w:rsidRPr="007024A4" w:rsidRDefault="007024A4" w:rsidP="007024A4">
      <w:pPr>
        <w:rPr>
          <w:color w:val="000000"/>
          <w:sz w:val="22"/>
        </w:rPr>
      </w:pPr>
    </w:p>
    <w:p w14:paraId="2D073EF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0BEAAEA" w14:textId="77777777" w:rsidR="007024A4" w:rsidRPr="007024A4" w:rsidRDefault="007024A4" w:rsidP="007024A4">
      <w:pPr>
        <w:rPr>
          <w:color w:val="000000"/>
          <w:sz w:val="22"/>
        </w:rPr>
      </w:pPr>
    </w:p>
    <w:p w14:paraId="28F3E21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1F5BED9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7E4913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Весовая доля пылевой фракции в материале (табл.3.1.1), </w:t>
      </w:r>
      <w:r w:rsidRPr="007024A4">
        <w:rPr>
          <w:b/>
          <w:i/>
          <w:color w:val="000000"/>
          <w:sz w:val="22"/>
        </w:rPr>
        <w:t xml:space="preserve">K1 = </w:t>
      </w:r>
      <w:r w:rsidRPr="007024A4">
        <w:rPr>
          <w:b/>
          <w:color w:val="000000"/>
        </w:rPr>
        <w:t>0.04</w:t>
      </w:r>
    </w:p>
    <w:p w14:paraId="3BA62C1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Доля пыли, переходящей в аэрозоль (табл.3.1.1), </w:t>
      </w:r>
      <w:r w:rsidRPr="007024A4">
        <w:rPr>
          <w:b/>
          <w:i/>
          <w:color w:val="000000"/>
          <w:sz w:val="22"/>
        </w:rPr>
        <w:t xml:space="preserve">K2 = </w:t>
      </w:r>
      <w:r w:rsidRPr="007024A4">
        <w:rPr>
          <w:b/>
          <w:color w:val="000000"/>
        </w:rPr>
        <w:t>0.01</w:t>
      </w:r>
    </w:p>
    <w:p w14:paraId="1A12B9A8" w14:textId="77777777" w:rsidR="007024A4" w:rsidRPr="007024A4" w:rsidRDefault="007024A4" w:rsidP="007024A4">
      <w:pPr>
        <w:rPr>
          <w:b/>
          <w:color w:val="000000"/>
        </w:rPr>
      </w:pPr>
    </w:p>
    <w:p w14:paraId="6D927E0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7A223D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BDF73A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D7AD3F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40B4D3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5ECCC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F326D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3E100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88DD65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19D7F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DA91E6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54C0225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0.2</w:t>
      </w:r>
    </w:p>
    <w:p w14:paraId="27D55D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8E3790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33788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Высота падения материала, м, </w:t>
      </w:r>
      <w:r w:rsidRPr="007024A4">
        <w:rPr>
          <w:b/>
          <w:i/>
          <w:color w:val="000000"/>
          <w:sz w:val="22"/>
        </w:rPr>
        <w:t xml:space="preserve">GB = </w:t>
      </w:r>
      <w:r w:rsidRPr="007024A4">
        <w:rPr>
          <w:b/>
          <w:color w:val="000000"/>
        </w:rPr>
        <w:t>2</w:t>
      </w:r>
    </w:p>
    <w:p w14:paraId="6FE086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7024A4">
        <w:rPr>
          <w:b/>
          <w:i/>
          <w:color w:val="000000"/>
          <w:sz w:val="22"/>
        </w:rPr>
        <w:t xml:space="preserve">B = </w:t>
      </w:r>
      <w:r w:rsidRPr="007024A4">
        <w:rPr>
          <w:b/>
          <w:color w:val="000000"/>
        </w:rPr>
        <w:t>0.7</w:t>
      </w:r>
    </w:p>
    <w:p w14:paraId="2CD89DD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7024A4">
        <w:rPr>
          <w:b/>
          <w:i/>
          <w:color w:val="000000"/>
          <w:sz w:val="22"/>
        </w:rPr>
        <w:t xml:space="preserve">GMAX = </w:t>
      </w:r>
      <w:r w:rsidRPr="007024A4">
        <w:rPr>
          <w:b/>
          <w:color w:val="000000"/>
        </w:rPr>
        <w:t>436.91</w:t>
      </w:r>
    </w:p>
    <w:p w14:paraId="6B5070C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7024A4">
        <w:rPr>
          <w:b/>
          <w:i/>
          <w:color w:val="000000"/>
          <w:sz w:val="22"/>
        </w:rPr>
        <w:t xml:space="preserve">GGOD = </w:t>
      </w:r>
      <w:r w:rsidRPr="007024A4">
        <w:rPr>
          <w:b/>
          <w:color w:val="000000"/>
        </w:rPr>
        <w:t>4648680</w:t>
      </w:r>
    </w:p>
    <w:p w14:paraId="6D3163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73A82F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Вид работ: Пересыпка</w:t>
      </w:r>
    </w:p>
    <w:p w14:paraId="526A3EA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(3.1.1), </w:t>
      </w:r>
      <w:r w:rsidRPr="007024A4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7024A4">
        <w:rPr>
          <w:b/>
          <w:color w:val="000000"/>
        </w:rPr>
        <w:t>0.3466</w:t>
      </w:r>
    </w:p>
    <w:p w14:paraId="229EF35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(3.1.2),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K1 · K2 · K3SR · K4 · K5 · K7 · K8 · K9 · KE · B · GGOD · (1-NJ) = </w:t>
      </w:r>
      <w:r w:rsidRPr="007024A4">
        <w:rPr>
          <w:b/>
          <w:color w:val="000000"/>
        </w:rPr>
        <w:t>0.04 · 0.01 · 1.2 · 1 · 0.2 · 0.2 · 1 · 1 · 1 · 0.7 · 4648680 · (1-0.85) = 9.37</w:t>
      </w:r>
    </w:p>
    <w:p w14:paraId="499DAE97" w14:textId="77777777" w:rsidR="007024A4" w:rsidRPr="007024A4" w:rsidRDefault="007024A4" w:rsidP="007024A4">
      <w:pPr>
        <w:rPr>
          <w:color w:val="000000"/>
          <w:sz w:val="22"/>
        </w:rPr>
      </w:pPr>
    </w:p>
    <w:p w14:paraId="40CDC4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(3.2.1),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MAX(G,GC) = </w:t>
      </w:r>
      <w:r w:rsidRPr="007024A4">
        <w:rPr>
          <w:b/>
          <w:color w:val="000000"/>
        </w:rPr>
        <w:t>0.3466</w:t>
      </w:r>
    </w:p>
    <w:p w14:paraId="099C18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0 + 9.37 = 9.37</w:t>
      </w:r>
    </w:p>
    <w:p w14:paraId="3274A40C" w14:textId="77777777" w:rsidR="007024A4" w:rsidRPr="007024A4" w:rsidRDefault="007024A4" w:rsidP="007024A4">
      <w:pPr>
        <w:rPr>
          <w:b/>
          <w:color w:val="000000"/>
        </w:rPr>
      </w:pPr>
    </w:p>
    <w:p w14:paraId="3071C232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6A26B085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482E" w14:textId="694EBCF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B0C" w14:textId="0CB39FE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F923" w14:textId="620B254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7C05" w14:textId="60A2215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2399C7A2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C8A5" w14:textId="5D8C697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1EA2" w14:textId="6EB5FAD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0BA4" w14:textId="56655F2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3D70" w14:textId="09FF380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9.37</w:t>
            </w:r>
          </w:p>
        </w:tc>
      </w:tr>
    </w:tbl>
    <w:p w14:paraId="38F1BD33" w14:textId="3FC62B23" w:rsidR="007024A4" w:rsidRPr="007024A4" w:rsidRDefault="007024A4" w:rsidP="007024A4">
      <w:pPr>
        <w:rPr>
          <w:color w:val="000000"/>
          <w:sz w:val="22"/>
        </w:rPr>
      </w:pPr>
    </w:p>
    <w:p w14:paraId="47FB359A" w14:textId="77777777" w:rsidR="007024A4" w:rsidRPr="007024A4" w:rsidRDefault="007024A4" w:rsidP="007024A4">
      <w:pPr>
        <w:rPr>
          <w:color w:val="000000"/>
          <w:sz w:val="22"/>
        </w:rPr>
      </w:pPr>
    </w:p>
    <w:p w14:paraId="5150ABDD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4ACDA56A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637A6CD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2C0505F9" w14:textId="77777777" w:rsidR="007024A4" w:rsidRPr="007024A4" w:rsidRDefault="007024A4" w:rsidP="007024A4">
      <w:pPr>
        <w:rPr>
          <w:color w:val="000000"/>
          <w:sz w:val="22"/>
        </w:rPr>
      </w:pPr>
    </w:p>
    <w:p w14:paraId="6A3B91C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Дата:17.10.25 Время:11:10:15</w:t>
      </w:r>
    </w:p>
    <w:p w14:paraId="08053CB7" w14:textId="77777777" w:rsidR="007024A4" w:rsidRPr="007024A4" w:rsidRDefault="007024A4" w:rsidP="007024A4">
      <w:pPr>
        <w:rPr>
          <w:color w:val="000000"/>
          <w:sz w:val="22"/>
        </w:rPr>
      </w:pPr>
    </w:p>
    <w:p w14:paraId="5A766B4C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54ED79B5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3093017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49CB39A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0009, Вариант 1 ТОО "BAZA Construction", месторождение Западный-Камыс</w:t>
      </w:r>
    </w:p>
    <w:p w14:paraId="1E05A5FF" w14:textId="77777777" w:rsidR="007024A4" w:rsidRPr="007024A4" w:rsidRDefault="007024A4" w:rsidP="007024A4">
      <w:pPr>
        <w:rPr>
          <w:color w:val="000000"/>
          <w:sz w:val="22"/>
        </w:rPr>
      </w:pPr>
    </w:p>
    <w:p w14:paraId="650CE7E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6005, Пылящая поверхность</w:t>
      </w:r>
    </w:p>
    <w:p w14:paraId="18EA265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0F46205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0007529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5A0F3B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EBBC6DB" w14:textId="77777777" w:rsidR="007024A4" w:rsidRPr="007024A4" w:rsidRDefault="007024A4" w:rsidP="007024A4">
      <w:pPr>
        <w:rPr>
          <w:color w:val="000000"/>
          <w:sz w:val="22"/>
        </w:rPr>
      </w:pPr>
    </w:p>
    <w:p w14:paraId="26EC893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2B91E4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5BCE464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грузоподъемность (табл.3.3.1), </w:t>
      </w:r>
      <w:r w:rsidRPr="007024A4">
        <w:rPr>
          <w:b/>
          <w:i/>
          <w:color w:val="000000"/>
          <w:sz w:val="22"/>
        </w:rPr>
        <w:t xml:space="preserve">C1 = </w:t>
      </w:r>
      <w:r w:rsidRPr="007024A4">
        <w:rPr>
          <w:b/>
          <w:color w:val="000000"/>
        </w:rPr>
        <w:t>2.5</w:t>
      </w:r>
    </w:p>
    <w:p w14:paraId="0F6740C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6A8870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скорость передвижения (табл.3.3.2), </w:t>
      </w:r>
      <w:r w:rsidRPr="007024A4">
        <w:rPr>
          <w:b/>
          <w:i/>
          <w:color w:val="000000"/>
          <w:sz w:val="22"/>
        </w:rPr>
        <w:t xml:space="preserve">C2 = </w:t>
      </w:r>
      <w:r w:rsidRPr="007024A4">
        <w:rPr>
          <w:b/>
          <w:color w:val="000000"/>
        </w:rPr>
        <w:t>2.75</w:t>
      </w:r>
    </w:p>
    <w:p w14:paraId="7182BF1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Состояние дороги: Дорога без покрытия (грунтовая)</w:t>
      </w:r>
    </w:p>
    <w:p w14:paraId="36A27F6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состояние дороги (табл.3.3.3), </w:t>
      </w:r>
      <w:r w:rsidRPr="007024A4">
        <w:rPr>
          <w:b/>
          <w:i/>
          <w:color w:val="000000"/>
          <w:sz w:val="22"/>
        </w:rPr>
        <w:t xml:space="preserve">C3 = </w:t>
      </w:r>
      <w:r w:rsidRPr="007024A4">
        <w:rPr>
          <w:b/>
          <w:color w:val="000000"/>
        </w:rPr>
        <w:t>1</w:t>
      </w:r>
    </w:p>
    <w:p w14:paraId="4E8BAB9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7024A4">
        <w:rPr>
          <w:b/>
          <w:i/>
          <w:color w:val="000000"/>
          <w:sz w:val="22"/>
        </w:rPr>
        <w:t xml:space="preserve">N1 = </w:t>
      </w:r>
      <w:r w:rsidRPr="007024A4">
        <w:rPr>
          <w:b/>
          <w:color w:val="000000"/>
        </w:rPr>
        <w:t>12</w:t>
      </w:r>
    </w:p>
    <w:p w14:paraId="5AAB06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7024A4">
        <w:rPr>
          <w:b/>
          <w:i/>
          <w:color w:val="000000"/>
          <w:sz w:val="22"/>
        </w:rPr>
        <w:t xml:space="preserve">L = </w:t>
      </w:r>
      <w:r w:rsidRPr="007024A4">
        <w:rPr>
          <w:b/>
          <w:color w:val="000000"/>
        </w:rPr>
        <w:t>1.5</w:t>
      </w:r>
    </w:p>
    <w:p w14:paraId="6E2A803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Число ходок (туда + обратно) всего транспорта в час, </w:t>
      </w:r>
      <w:r w:rsidRPr="007024A4">
        <w:rPr>
          <w:b/>
          <w:i/>
          <w:color w:val="000000"/>
          <w:sz w:val="22"/>
        </w:rPr>
        <w:t xml:space="preserve">N = </w:t>
      </w:r>
      <w:r w:rsidRPr="007024A4">
        <w:rPr>
          <w:b/>
          <w:color w:val="000000"/>
        </w:rPr>
        <w:t>4.3</w:t>
      </w:r>
    </w:p>
    <w:p w14:paraId="1BDF69E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долю пыли, уносимой в атмосферу, </w:t>
      </w:r>
      <w:r w:rsidRPr="007024A4">
        <w:rPr>
          <w:b/>
          <w:i/>
          <w:color w:val="000000"/>
          <w:sz w:val="22"/>
        </w:rPr>
        <w:t xml:space="preserve">C7 = </w:t>
      </w:r>
      <w:r w:rsidRPr="007024A4">
        <w:rPr>
          <w:b/>
          <w:color w:val="000000"/>
        </w:rPr>
        <w:t>0.01</w:t>
      </w:r>
    </w:p>
    <w:p w14:paraId="1D765F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Пылевыделение в атмосферу на 1 км пробега, г/км, </w:t>
      </w:r>
      <w:r w:rsidRPr="007024A4">
        <w:rPr>
          <w:b/>
          <w:i/>
          <w:color w:val="000000"/>
          <w:sz w:val="22"/>
        </w:rPr>
        <w:t xml:space="preserve">Q1 = </w:t>
      </w:r>
      <w:r w:rsidRPr="007024A4">
        <w:rPr>
          <w:b/>
          <w:color w:val="000000"/>
        </w:rPr>
        <w:t>1450</w:t>
      </w:r>
    </w:p>
    <w:p w14:paraId="13BBDC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поверхностного слоя дороги,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63E3E1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увлажненность дороги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0.2</w:t>
      </w:r>
    </w:p>
    <w:p w14:paraId="0B7404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7024A4">
        <w:rPr>
          <w:b/>
          <w:i/>
          <w:color w:val="000000"/>
          <w:sz w:val="22"/>
        </w:rPr>
        <w:t xml:space="preserve">C4 = </w:t>
      </w:r>
      <w:r w:rsidRPr="007024A4">
        <w:rPr>
          <w:b/>
          <w:color w:val="000000"/>
        </w:rPr>
        <w:t>1.45</w:t>
      </w:r>
    </w:p>
    <w:p w14:paraId="5F23BA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7024A4">
        <w:rPr>
          <w:b/>
          <w:i/>
          <w:color w:val="000000"/>
          <w:sz w:val="22"/>
        </w:rPr>
        <w:t xml:space="preserve">V1 = </w:t>
      </w:r>
      <w:r w:rsidRPr="007024A4">
        <w:rPr>
          <w:b/>
          <w:color w:val="000000"/>
        </w:rPr>
        <w:t>3.2</w:t>
      </w:r>
    </w:p>
    <w:p w14:paraId="00D069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7024A4">
        <w:rPr>
          <w:b/>
          <w:i/>
          <w:color w:val="000000"/>
          <w:sz w:val="22"/>
        </w:rPr>
        <w:t xml:space="preserve">V2 = </w:t>
      </w:r>
      <w:r w:rsidRPr="007024A4">
        <w:rPr>
          <w:b/>
          <w:color w:val="000000"/>
        </w:rPr>
        <w:t>30</w:t>
      </w:r>
    </w:p>
    <w:p w14:paraId="3597EE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обдува, м/с, </w:t>
      </w:r>
      <w:r w:rsidRPr="007024A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7024A4">
        <w:rPr>
          <w:b/>
          <w:color w:val="000000"/>
        </w:rPr>
        <w:t>5.16</w:t>
      </w:r>
    </w:p>
    <w:p w14:paraId="13727C9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7024A4">
        <w:rPr>
          <w:b/>
          <w:i/>
          <w:color w:val="000000"/>
          <w:sz w:val="22"/>
        </w:rPr>
        <w:t xml:space="preserve">C5 = </w:t>
      </w:r>
      <w:r w:rsidRPr="007024A4">
        <w:rPr>
          <w:b/>
          <w:color w:val="000000"/>
        </w:rPr>
        <w:t>1.26</w:t>
      </w:r>
    </w:p>
    <w:p w14:paraId="792E2E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Площадь открытой поверхности материала в кузове,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19.2</w:t>
      </w:r>
    </w:p>
    <w:p w14:paraId="5031F21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Перевозимый материал: Песчаник</w:t>
      </w:r>
    </w:p>
    <w:p w14:paraId="5F5888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433127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Влажность перевозимого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3089A73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7024A4">
        <w:rPr>
          <w:b/>
          <w:i/>
          <w:color w:val="000000"/>
          <w:sz w:val="22"/>
        </w:rPr>
        <w:t xml:space="preserve">K5M = </w:t>
      </w:r>
      <w:r w:rsidRPr="007024A4">
        <w:rPr>
          <w:b/>
          <w:color w:val="000000"/>
        </w:rPr>
        <w:t>0.2</w:t>
      </w:r>
    </w:p>
    <w:p w14:paraId="513260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1081DB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631E0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7B1A9550" w14:textId="77777777" w:rsidR="007024A4" w:rsidRPr="007024A4" w:rsidRDefault="007024A4" w:rsidP="007024A4">
      <w:pPr>
        <w:rPr>
          <w:b/>
          <w:color w:val="000000"/>
        </w:rPr>
      </w:pPr>
    </w:p>
    <w:p w14:paraId="18688D2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D7633B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981A4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(3.3.1),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C1 · C2 · C3 · K5 · C7 · N · L · Q1 / 3600 + C4 · C5 · K5M · Q · S · N1 = </w:t>
      </w:r>
      <w:r w:rsidRPr="007024A4">
        <w:rPr>
          <w:b/>
          <w:color w:val="000000"/>
        </w:rPr>
        <w:t>2.5 · 2.75 · 1 · 0.2 · 0.01 · 4.3 · 1.5 · 1450 / 3600 + 1.45 · 1.26 · 0.2 · 0.005 · 19.2 · 12 = 0.457</w:t>
      </w:r>
    </w:p>
    <w:p w14:paraId="590F12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(3.3.2),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0.0864 · G · (365-(TSP + TD)) = </w:t>
      </w:r>
      <w:r w:rsidRPr="007024A4">
        <w:rPr>
          <w:b/>
          <w:color w:val="000000"/>
        </w:rPr>
        <w:t>0.0864 · 0.457 · (365-(150 + 30)) = 7.3</w:t>
      </w:r>
    </w:p>
    <w:p w14:paraId="3CBAC7F9" w14:textId="77777777" w:rsidR="007024A4" w:rsidRPr="007024A4" w:rsidRDefault="007024A4" w:rsidP="007024A4">
      <w:pPr>
        <w:rPr>
          <w:b/>
          <w:color w:val="000000"/>
        </w:rPr>
      </w:pPr>
    </w:p>
    <w:p w14:paraId="7C6387AA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4C9A2EA0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AE88" w14:textId="51FB7BA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43B1" w14:textId="37C3931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9E30" w14:textId="64EF39B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CD0" w14:textId="48850EB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566F4612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3D1E" w14:textId="05E00C9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F43" w14:textId="7F4FAD7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E75" w14:textId="2EBF43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CC0F" w14:textId="7A8C08C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7.3</w:t>
            </w:r>
          </w:p>
        </w:tc>
      </w:tr>
    </w:tbl>
    <w:p w14:paraId="2D0A3691" w14:textId="64967DC3" w:rsidR="007024A4" w:rsidRPr="007024A4" w:rsidRDefault="007024A4" w:rsidP="007024A4">
      <w:pPr>
        <w:rPr>
          <w:color w:val="000000"/>
          <w:sz w:val="22"/>
        </w:rPr>
      </w:pPr>
    </w:p>
    <w:p w14:paraId="49819E75" w14:textId="77777777" w:rsidR="007024A4" w:rsidRPr="007024A4" w:rsidRDefault="007024A4" w:rsidP="007024A4">
      <w:pPr>
        <w:rPr>
          <w:color w:val="000000"/>
          <w:sz w:val="22"/>
        </w:rPr>
      </w:pPr>
    </w:p>
    <w:p w14:paraId="43F7D42C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5601E6FA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EDD70F0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69C5E5E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38116874" w14:textId="77777777" w:rsidR="007024A4" w:rsidRPr="007024A4" w:rsidRDefault="007024A4" w:rsidP="007024A4">
      <w:pPr>
        <w:rPr>
          <w:color w:val="000000"/>
          <w:sz w:val="22"/>
        </w:rPr>
      </w:pPr>
    </w:p>
    <w:p w14:paraId="69B5E21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Дата:17.10.25 Время:11:11:53</w:t>
      </w:r>
    </w:p>
    <w:p w14:paraId="57347D62" w14:textId="77777777" w:rsidR="007024A4" w:rsidRPr="007024A4" w:rsidRDefault="007024A4" w:rsidP="007024A4">
      <w:pPr>
        <w:rPr>
          <w:color w:val="000000"/>
          <w:sz w:val="22"/>
        </w:rPr>
      </w:pPr>
    </w:p>
    <w:p w14:paraId="05C8A3AB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72578932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1A2BBE6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1CD4A72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0009, Вариант 1 ТОО "BAZA Construction", месторождение Западный-Камыс</w:t>
      </w:r>
    </w:p>
    <w:p w14:paraId="5D1C3E05" w14:textId="77777777" w:rsidR="007024A4" w:rsidRPr="007024A4" w:rsidRDefault="007024A4" w:rsidP="007024A4">
      <w:pPr>
        <w:rPr>
          <w:color w:val="000000"/>
          <w:sz w:val="22"/>
        </w:rPr>
      </w:pPr>
    </w:p>
    <w:p w14:paraId="2F9629F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6006, Пылящая поверхность</w:t>
      </w:r>
    </w:p>
    <w:p w14:paraId="3170214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6006 01, Буровые работы ROC L6</w:t>
      </w:r>
    </w:p>
    <w:p w14:paraId="2247483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18A74FF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1713986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0A69670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785AE6E" w14:textId="77777777" w:rsidR="007024A4" w:rsidRPr="007024A4" w:rsidRDefault="007024A4" w:rsidP="007024A4">
      <w:pPr>
        <w:rPr>
          <w:color w:val="000000"/>
          <w:sz w:val="22"/>
        </w:rPr>
      </w:pPr>
    </w:p>
    <w:p w14:paraId="67FA4A6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2A479A7F" w14:textId="77777777" w:rsidR="007024A4" w:rsidRPr="007024A4" w:rsidRDefault="007024A4" w:rsidP="007024A4">
      <w:pPr>
        <w:rPr>
          <w:color w:val="000000"/>
          <w:sz w:val="22"/>
        </w:rPr>
      </w:pPr>
    </w:p>
    <w:p w14:paraId="21A1C2D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Вид работ: Буровые работы</w:t>
      </w:r>
    </w:p>
    <w:p w14:paraId="35784EFC" w14:textId="77777777" w:rsidR="007024A4" w:rsidRPr="007024A4" w:rsidRDefault="007024A4" w:rsidP="007024A4">
      <w:pPr>
        <w:rPr>
          <w:color w:val="000000"/>
          <w:sz w:val="22"/>
        </w:rPr>
      </w:pPr>
    </w:p>
    <w:p w14:paraId="7F48099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5F2D82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Количество пыли, выделяемое при бурении одним станком, г/с (табл.5.1), </w:t>
      </w:r>
      <w:r w:rsidRPr="007024A4">
        <w:rPr>
          <w:b/>
          <w:i/>
          <w:color w:val="000000"/>
          <w:sz w:val="22"/>
        </w:rPr>
        <w:t xml:space="preserve">G1 = </w:t>
      </w:r>
      <w:r w:rsidRPr="007024A4">
        <w:rPr>
          <w:b/>
          <w:color w:val="000000"/>
        </w:rPr>
        <w:t>0.325</w:t>
      </w:r>
    </w:p>
    <w:p w14:paraId="1FB866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Общее кол-во буровых станков, шт., </w:t>
      </w:r>
      <w:r w:rsidRPr="007024A4">
        <w:rPr>
          <w:b/>
          <w:i/>
          <w:color w:val="000000"/>
          <w:sz w:val="22"/>
        </w:rPr>
        <w:t xml:space="preserve">_KOLIV_ = </w:t>
      </w:r>
      <w:r w:rsidRPr="007024A4">
        <w:rPr>
          <w:b/>
          <w:color w:val="000000"/>
        </w:rPr>
        <w:t>1</w:t>
      </w:r>
    </w:p>
    <w:p w14:paraId="6ED44F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7024A4">
        <w:rPr>
          <w:b/>
          <w:i/>
          <w:color w:val="000000"/>
          <w:sz w:val="22"/>
        </w:rPr>
        <w:t xml:space="preserve">N = </w:t>
      </w:r>
      <w:r w:rsidRPr="007024A4">
        <w:rPr>
          <w:b/>
          <w:color w:val="000000"/>
        </w:rPr>
        <w:t>1</w:t>
      </w:r>
    </w:p>
    <w:p w14:paraId="281D501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Время работы одного станка, ч/год, </w:t>
      </w:r>
      <w:r w:rsidRPr="007024A4">
        <w:rPr>
          <w:b/>
          <w:i/>
          <w:color w:val="000000"/>
          <w:sz w:val="22"/>
        </w:rPr>
        <w:t xml:space="preserve">_T_ = </w:t>
      </w:r>
      <w:r w:rsidRPr="007024A4">
        <w:rPr>
          <w:b/>
          <w:color w:val="000000"/>
        </w:rPr>
        <w:t>4997.3</w:t>
      </w:r>
    </w:p>
    <w:p w14:paraId="4DCF3198" w14:textId="77777777" w:rsidR="007024A4" w:rsidRPr="007024A4" w:rsidRDefault="007024A4" w:rsidP="007024A4">
      <w:pPr>
        <w:rPr>
          <w:b/>
          <w:color w:val="000000"/>
        </w:rPr>
      </w:pPr>
    </w:p>
    <w:p w14:paraId="5F53A08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22143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E66FF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из разовых выбросов, г/c (5.1), </w:t>
      </w:r>
      <w:r w:rsidRPr="007024A4">
        <w:rPr>
          <w:b/>
          <w:i/>
          <w:color w:val="000000"/>
          <w:sz w:val="22"/>
        </w:rPr>
        <w:t xml:space="preserve">_G_ = </w:t>
      </w:r>
      <w:r w:rsidRPr="007024A4">
        <w:rPr>
          <w:b/>
          <w:i/>
          <w:color w:val="000000"/>
        </w:rPr>
        <w:t xml:space="preserve">G1 · N = </w:t>
      </w:r>
      <w:r w:rsidRPr="007024A4">
        <w:rPr>
          <w:b/>
          <w:color w:val="000000"/>
        </w:rPr>
        <w:t>0.325 · 1 = 0.325</w:t>
      </w:r>
    </w:p>
    <w:p w14:paraId="0414E1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т/год, </w:t>
      </w:r>
      <w:r w:rsidRPr="007024A4">
        <w:rPr>
          <w:b/>
          <w:i/>
          <w:color w:val="000000"/>
          <w:sz w:val="22"/>
        </w:rPr>
        <w:t xml:space="preserve">_M_ = </w:t>
      </w:r>
      <w:r w:rsidRPr="007024A4">
        <w:rPr>
          <w:b/>
          <w:i/>
          <w:color w:val="000000"/>
        </w:rPr>
        <w:t xml:space="preserve">G1 · _KOLIV_ · _T_ · 0.0036 = </w:t>
      </w:r>
      <w:r w:rsidRPr="007024A4">
        <w:rPr>
          <w:b/>
          <w:color w:val="000000"/>
        </w:rPr>
        <w:t>0.325 · 1 · 4997.3 · 0.0036 = 5.846841</w:t>
      </w:r>
    </w:p>
    <w:p w14:paraId="174D8711" w14:textId="77777777" w:rsidR="007024A4" w:rsidRPr="007024A4" w:rsidRDefault="007024A4" w:rsidP="007024A4">
      <w:pPr>
        <w:rPr>
          <w:color w:val="000000"/>
          <w:sz w:val="22"/>
        </w:rPr>
      </w:pPr>
    </w:p>
    <w:p w14:paraId="774B5B0A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19DB3ED2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F824" w14:textId="0B05B6F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4DD" w14:textId="7547D4F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D6E" w14:textId="5FC15E3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FB6C" w14:textId="1848729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521182E7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68D" w14:textId="04D7C04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E7E" w14:textId="63F8D80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9780" w14:textId="5C8596F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72B" w14:textId="0BFE0BB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5.846841</w:t>
            </w:r>
          </w:p>
        </w:tc>
      </w:tr>
    </w:tbl>
    <w:p w14:paraId="51957F38" w14:textId="14435CCA" w:rsidR="007024A4" w:rsidRPr="007024A4" w:rsidRDefault="007024A4" w:rsidP="007024A4">
      <w:pPr>
        <w:rPr>
          <w:color w:val="000000"/>
          <w:sz w:val="22"/>
        </w:rPr>
      </w:pPr>
    </w:p>
    <w:p w14:paraId="245DAB67" w14:textId="77777777" w:rsidR="007024A4" w:rsidRPr="007024A4" w:rsidRDefault="007024A4" w:rsidP="007024A4">
      <w:pPr>
        <w:rPr>
          <w:color w:val="000000"/>
          <w:sz w:val="22"/>
        </w:rPr>
      </w:pPr>
    </w:p>
    <w:p w14:paraId="706244A1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E88EA03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0FE3F32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68ED4A4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30058DE8" w14:textId="77777777" w:rsidR="007024A4" w:rsidRPr="007024A4" w:rsidRDefault="007024A4" w:rsidP="007024A4">
      <w:pPr>
        <w:rPr>
          <w:color w:val="000000"/>
          <w:sz w:val="22"/>
        </w:rPr>
      </w:pPr>
    </w:p>
    <w:p w14:paraId="09EDF8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Дата:17.10.25 Время:11:12:17</w:t>
      </w:r>
    </w:p>
    <w:p w14:paraId="129E4AC9" w14:textId="77777777" w:rsidR="007024A4" w:rsidRPr="007024A4" w:rsidRDefault="007024A4" w:rsidP="007024A4">
      <w:pPr>
        <w:rPr>
          <w:color w:val="000000"/>
          <w:sz w:val="22"/>
        </w:rPr>
      </w:pPr>
    </w:p>
    <w:p w14:paraId="05B2FE97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545A18DD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7517C12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1D871F5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0009, Вариант 1 ТОО "BAZA Construction", месторождение Западный-Камыс</w:t>
      </w:r>
    </w:p>
    <w:p w14:paraId="7B017DB9" w14:textId="77777777" w:rsidR="007024A4" w:rsidRPr="007024A4" w:rsidRDefault="007024A4" w:rsidP="007024A4">
      <w:pPr>
        <w:rPr>
          <w:color w:val="000000"/>
          <w:sz w:val="22"/>
        </w:rPr>
      </w:pPr>
    </w:p>
    <w:p w14:paraId="7392D62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6006, Пылящая поверхность</w:t>
      </w:r>
    </w:p>
    <w:p w14:paraId="23C9403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6006 02, Буровые работы СБШ-250 МН</w:t>
      </w:r>
    </w:p>
    <w:p w14:paraId="0AAC4FE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159245F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59955EE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57766D6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A4A7F4D" w14:textId="77777777" w:rsidR="007024A4" w:rsidRPr="007024A4" w:rsidRDefault="007024A4" w:rsidP="007024A4">
      <w:pPr>
        <w:rPr>
          <w:color w:val="000000"/>
          <w:sz w:val="22"/>
        </w:rPr>
      </w:pPr>
    </w:p>
    <w:p w14:paraId="5DFC5A9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18464615" w14:textId="77777777" w:rsidR="007024A4" w:rsidRPr="007024A4" w:rsidRDefault="007024A4" w:rsidP="007024A4">
      <w:pPr>
        <w:rPr>
          <w:color w:val="000000"/>
          <w:sz w:val="22"/>
        </w:rPr>
      </w:pPr>
    </w:p>
    <w:p w14:paraId="76F7708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Вид работ: Буровые работы</w:t>
      </w:r>
    </w:p>
    <w:p w14:paraId="2E09ACCA" w14:textId="77777777" w:rsidR="007024A4" w:rsidRPr="007024A4" w:rsidRDefault="007024A4" w:rsidP="007024A4">
      <w:pPr>
        <w:rPr>
          <w:color w:val="000000"/>
          <w:sz w:val="22"/>
        </w:rPr>
      </w:pPr>
    </w:p>
    <w:p w14:paraId="7E01CA7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2174C1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7024A4">
        <w:rPr>
          <w:b/>
          <w:i/>
          <w:color w:val="000000"/>
          <w:sz w:val="22"/>
        </w:rPr>
        <w:t xml:space="preserve">G1 = </w:t>
      </w:r>
      <w:r w:rsidRPr="007024A4">
        <w:rPr>
          <w:b/>
          <w:color w:val="000000"/>
        </w:rPr>
        <w:t>0.325</w:t>
      </w:r>
    </w:p>
    <w:p w14:paraId="279F7F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Общее кол-во буровых станков, шт., </w:t>
      </w:r>
      <w:r w:rsidRPr="007024A4">
        <w:rPr>
          <w:b/>
          <w:i/>
          <w:color w:val="000000"/>
          <w:sz w:val="22"/>
        </w:rPr>
        <w:t xml:space="preserve">_KOLIV_ = </w:t>
      </w:r>
      <w:r w:rsidRPr="007024A4">
        <w:rPr>
          <w:b/>
          <w:color w:val="000000"/>
        </w:rPr>
        <w:t>2</w:t>
      </w:r>
    </w:p>
    <w:p w14:paraId="54F6CF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7024A4">
        <w:rPr>
          <w:b/>
          <w:i/>
          <w:color w:val="000000"/>
          <w:sz w:val="22"/>
        </w:rPr>
        <w:t xml:space="preserve">N = </w:t>
      </w:r>
      <w:r w:rsidRPr="007024A4">
        <w:rPr>
          <w:b/>
          <w:color w:val="000000"/>
        </w:rPr>
        <w:t>2</w:t>
      </w:r>
    </w:p>
    <w:p w14:paraId="2B9B0D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Время работы одного станка, ч/год, </w:t>
      </w:r>
      <w:r w:rsidRPr="007024A4">
        <w:rPr>
          <w:b/>
          <w:i/>
          <w:color w:val="000000"/>
          <w:sz w:val="22"/>
        </w:rPr>
        <w:t xml:space="preserve">_T_ = </w:t>
      </w:r>
      <w:r w:rsidRPr="007024A4">
        <w:rPr>
          <w:b/>
          <w:color w:val="000000"/>
        </w:rPr>
        <w:t>2061.4</w:t>
      </w:r>
    </w:p>
    <w:p w14:paraId="608371C4" w14:textId="77777777" w:rsidR="007024A4" w:rsidRPr="007024A4" w:rsidRDefault="007024A4" w:rsidP="007024A4">
      <w:pPr>
        <w:rPr>
          <w:b/>
          <w:color w:val="000000"/>
        </w:rPr>
      </w:pPr>
    </w:p>
    <w:p w14:paraId="5E64E6B3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05B032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C3A4C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из разовых выбросов, г/c (5.1), </w:t>
      </w:r>
      <w:r w:rsidRPr="007024A4">
        <w:rPr>
          <w:b/>
          <w:i/>
          <w:color w:val="000000"/>
          <w:sz w:val="22"/>
        </w:rPr>
        <w:t xml:space="preserve">_G_ = </w:t>
      </w:r>
      <w:r w:rsidRPr="007024A4">
        <w:rPr>
          <w:b/>
          <w:i/>
          <w:color w:val="000000"/>
        </w:rPr>
        <w:t xml:space="preserve">G1 · N = </w:t>
      </w:r>
      <w:r w:rsidRPr="007024A4">
        <w:rPr>
          <w:b/>
          <w:color w:val="000000"/>
        </w:rPr>
        <w:t>0.325 · 2 = 0.65</w:t>
      </w:r>
    </w:p>
    <w:p w14:paraId="2968ACC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т/год, </w:t>
      </w:r>
      <w:r w:rsidRPr="007024A4">
        <w:rPr>
          <w:b/>
          <w:i/>
          <w:color w:val="000000"/>
          <w:sz w:val="22"/>
        </w:rPr>
        <w:t xml:space="preserve">_M_ = </w:t>
      </w:r>
      <w:r w:rsidRPr="007024A4">
        <w:rPr>
          <w:b/>
          <w:i/>
          <w:color w:val="000000"/>
        </w:rPr>
        <w:t xml:space="preserve">G1 · _KOLIV_ · _T_ · 0.0036 = </w:t>
      </w:r>
      <w:r w:rsidRPr="007024A4">
        <w:rPr>
          <w:b/>
          <w:color w:val="000000"/>
        </w:rPr>
        <w:t>0.325 · 2 · 2061.4 · 0.0036 = 4.823676</w:t>
      </w:r>
    </w:p>
    <w:p w14:paraId="16C2B42B" w14:textId="77777777" w:rsidR="007024A4" w:rsidRPr="007024A4" w:rsidRDefault="007024A4" w:rsidP="007024A4">
      <w:pPr>
        <w:rPr>
          <w:color w:val="000000"/>
          <w:sz w:val="22"/>
        </w:rPr>
      </w:pPr>
    </w:p>
    <w:p w14:paraId="32A5317D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516ABA4B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80C8" w14:textId="0679AA7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6DEB" w14:textId="048C405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B47A" w14:textId="138CFF2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7992" w14:textId="23265CA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46C7C39F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D39F" w14:textId="78A88B4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4FA" w14:textId="74F3AE1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8F8" w14:textId="436B2C2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BD3E" w14:textId="0188E49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4.823676</w:t>
            </w:r>
          </w:p>
        </w:tc>
      </w:tr>
    </w:tbl>
    <w:p w14:paraId="30F0B175" w14:textId="46868B92" w:rsidR="007024A4" w:rsidRPr="007024A4" w:rsidRDefault="007024A4" w:rsidP="007024A4">
      <w:pPr>
        <w:rPr>
          <w:color w:val="000000"/>
          <w:sz w:val="22"/>
        </w:rPr>
      </w:pPr>
    </w:p>
    <w:p w14:paraId="20E6586D" w14:textId="77777777" w:rsidR="007024A4" w:rsidRPr="007024A4" w:rsidRDefault="007024A4" w:rsidP="007024A4">
      <w:pPr>
        <w:rPr>
          <w:color w:val="000000"/>
          <w:sz w:val="22"/>
        </w:rPr>
      </w:pPr>
    </w:p>
    <w:p w14:paraId="540396B0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53A2859E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44CEB23B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15E175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6C4E0EA8" w14:textId="77777777" w:rsidR="007024A4" w:rsidRPr="007024A4" w:rsidRDefault="007024A4" w:rsidP="007024A4">
      <w:pPr>
        <w:rPr>
          <w:color w:val="000000"/>
          <w:sz w:val="22"/>
        </w:rPr>
      </w:pPr>
    </w:p>
    <w:p w14:paraId="3B83C61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Дата:17.10.25 Время:11:12:56</w:t>
      </w:r>
    </w:p>
    <w:p w14:paraId="269C6431" w14:textId="77777777" w:rsidR="007024A4" w:rsidRPr="007024A4" w:rsidRDefault="007024A4" w:rsidP="007024A4">
      <w:pPr>
        <w:rPr>
          <w:color w:val="000000"/>
          <w:sz w:val="22"/>
        </w:rPr>
      </w:pPr>
    </w:p>
    <w:p w14:paraId="4DDC55C0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5D12243E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135DCAC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6D94169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0009, Вариант 1 ТОО "BAZA Construction", месторождение Западный-Камыс</w:t>
      </w:r>
    </w:p>
    <w:p w14:paraId="27FFC854" w14:textId="77777777" w:rsidR="007024A4" w:rsidRPr="007024A4" w:rsidRDefault="007024A4" w:rsidP="007024A4">
      <w:pPr>
        <w:rPr>
          <w:color w:val="000000"/>
          <w:sz w:val="22"/>
        </w:rPr>
      </w:pPr>
    </w:p>
    <w:p w14:paraId="2F5D594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6007, Пылящая поверхность</w:t>
      </w:r>
    </w:p>
    <w:p w14:paraId="6DD469B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6007 01, Взрывные работы</w:t>
      </w:r>
    </w:p>
    <w:p w14:paraId="4F00FB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4E846BB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EAEDF4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5394DA3" w14:textId="77777777" w:rsidR="007024A4" w:rsidRPr="007024A4" w:rsidRDefault="007024A4" w:rsidP="007024A4">
      <w:pPr>
        <w:rPr>
          <w:color w:val="000000"/>
          <w:sz w:val="22"/>
        </w:rPr>
      </w:pPr>
    </w:p>
    <w:p w14:paraId="0A19F4D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5676FC0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Взрывчатое вещество: Граммонит, Аммонит ЖВ</w:t>
      </w:r>
    </w:p>
    <w:p w14:paraId="122710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7024A4">
        <w:rPr>
          <w:b/>
          <w:i/>
          <w:color w:val="000000"/>
          <w:sz w:val="22"/>
        </w:rPr>
        <w:t xml:space="preserve">A = </w:t>
      </w:r>
      <w:r w:rsidRPr="007024A4">
        <w:rPr>
          <w:b/>
          <w:color w:val="000000"/>
        </w:rPr>
        <w:t>2745.43</w:t>
      </w:r>
    </w:p>
    <w:p w14:paraId="0D95AFF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7024A4">
        <w:rPr>
          <w:b/>
          <w:i/>
          <w:color w:val="000000"/>
          <w:sz w:val="22"/>
        </w:rPr>
        <w:t xml:space="preserve">AJ = </w:t>
      </w:r>
      <w:r w:rsidRPr="007024A4">
        <w:rPr>
          <w:b/>
          <w:color w:val="000000"/>
        </w:rPr>
        <w:t>50</w:t>
      </w:r>
    </w:p>
    <w:p w14:paraId="090C69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Объем взорванной горной породы, м3/год, </w:t>
      </w:r>
      <w:r w:rsidRPr="007024A4">
        <w:rPr>
          <w:b/>
          <w:i/>
          <w:color w:val="000000"/>
          <w:sz w:val="22"/>
        </w:rPr>
        <w:t xml:space="preserve">V = </w:t>
      </w:r>
      <w:r w:rsidRPr="007024A4">
        <w:rPr>
          <w:b/>
          <w:color w:val="000000"/>
        </w:rPr>
        <w:t>2745430</w:t>
      </w:r>
    </w:p>
    <w:p w14:paraId="00592B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7024A4">
        <w:rPr>
          <w:b/>
          <w:i/>
          <w:color w:val="000000"/>
          <w:sz w:val="22"/>
        </w:rPr>
        <w:t xml:space="preserve">VJ = </w:t>
      </w:r>
      <w:r w:rsidRPr="007024A4">
        <w:rPr>
          <w:b/>
          <w:color w:val="000000"/>
        </w:rPr>
        <w:t>50000</w:t>
      </w:r>
    </w:p>
    <w:p w14:paraId="5AF3EB1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Крепость горной массы по шкале М.М.Протодьяконова: &gt;14</w:t>
      </w:r>
    </w:p>
    <w:p w14:paraId="11D78BE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7024A4">
        <w:rPr>
          <w:b/>
          <w:i/>
          <w:color w:val="000000"/>
          <w:sz w:val="22"/>
        </w:rPr>
        <w:t xml:space="preserve">QN = </w:t>
      </w:r>
      <w:r w:rsidRPr="007024A4">
        <w:rPr>
          <w:b/>
          <w:color w:val="000000"/>
        </w:rPr>
        <w:t>0.11</w:t>
      </w:r>
    </w:p>
    <w:p w14:paraId="4897EF3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7024A4">
        <w:rPr>
          <w:b/>
          <w:i/>
          <w:color w:val="000000"/>
          <w:sz w:val="22"/>
        </w:rPr>
        <w:t xml:space="preserve">N = </w:t>
      </w:r>
      <w:r w:rsidRPr="007024A4">
        <w:rPr>
          <w:b/>
          <w:color w:val="000000"/>
        </w:rPr>
        <w:t>0</w:t>
      </w:r>
    </w:p>
    <w:p w14:paraId="0BBDBB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N1 = </w:t>
      </w:r>
      <w:r w:rsidRPr="007024A4">
        <w:rPr>
          <w:b/>
          <w:color w:val="000000"/>
        </w:rPr>
        <w:t>0.85</w:t>
      </w:r>
    </w:p>
    <w:p w14:paraId="09BD4F65" w14:textId="77777777" w:rsidR="007024A4" w:rsidRPr="007024A4" w:rsidRDefault="007024A4" w:rsidP="007024A4">
      <w:pPr>
        <w:rPr>
          <w:b/>
          <w:color w:val="000000"/>
        </w:rPr>
      </w:pPr>
    </w:p>
    <w:p w14:paraId="6DC500F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24A4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EE1AADD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6C6C82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Валовый, т/год (3.5.4), </w:t>
      </w:r>
      <w:r w:rsidRPr="007024A4">
        <w:rPr>
          <w:b/>
          <w:i/>
          <w:color w:val="000000"/>
          <w:sz w:val="22"/>
        </w:rPr>
        <w:t xml:space="preserve">_M_ = </w:t>
      </w:r>
      <w:r w:rsidRPr="007024A4">
        <w:rPr>
          <w:b/>
          <w:i/>
          <w:color w:val="000000"/>
        </w:rPr>
        <w:t xml:space="preserve">0.16 · QN · V · (1-N1) / 1000 = </w:t>
      </w:r>
      <w:r w:rsidRPr="007024A4">
        <w:rPr>
          <w:b/>
          <w:color w:val="000000"/>
        </w:rPr>
        <w:t>0.16 · 0.11 · 2745430 · (1-0.85) / 1000 = 7.2479352</w:t>
      </w:r>
    </w:p>
    <w:p w14:paraId="290049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г/с (3.5.6), </w:t>
      </w:r>
      <w:r w:rsidRPr="007024A4">
        <w:rPr>
          <w:b/>
          <w:i/>
          <w:color w:val="000000"/>
          <w:sz w:val="22"/>
        </w:rPr>
        <w:t xml:space="preserve">_G_ = </w:t>
      </w:r>
      <w:r w:rsidRPr="007024A4">
        <w:rPr>
          <w:b/>
          <w:i/>
          <w:color w:val="000000"/>
        </w:rPr>
        <w:t xml:space="preserve">0.16 · QN · VJ · (1-N1) · 1000 / 1200 = </w:t>
      </w:r>
      <w:r w:rsidRPr="007024A4">
        <w:rPr>
          <w:b/>
          <w:color w:val="000000"/>
        </w:rPr>
        <w:t>0.16 · 0.11 · 50000 · (1-0.85) · 1000 / 1200 = 110</w:t>
      </w:r>
    </w:p>
    <w:p w14:paraId="5AAF7B33" w14:textId="77777777" w:rsidR="007024A4" w:rsidRPr="007024A4" w:rsidRDefault="007024A4" w:rsidP="007024A4">
      <w:pPr>
        <w:rPr>
          <w:b/>
          <w:color w:val="000000"/>
        </w:rPr>
      </w:pPr>
    </w:p>
    <w:p w14:paraId="02BA821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Крепость породы: &gt;14</w:t>
      </w:r>
    </w:p>
    <w:p w14:paraId="528C6C69" w14:textId="77777777" w:rsidR="007024A4" w:rsidRPr="007024A4" w:rsidRDefault="007024A4" w:rsidP="007024A4">
      <w:pPr>
        <w:rPr>
          <w:color w:val="000000"/>
          <w:sz w:val="22"/>
        </w:rPr>
      </w:pPr>
    </w:p>
    <w:p w14:paraId="03AC350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0.014</w:t>
      </w:r>
    </w:p>
    <w:p w14:paraId="0DE2A72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7024A4">
        <w:rPr>
          <w:b/>
          <w:i/>
          <w:color w:val="000000"/>
          <w:sz w:val="22"/>
        </w:rPr>
        <w:t xml:space="preserve">M1GOD = </w:t>
      </w:r>
      <w:r w:rsidRPr="007024A4">
        <w:rPr>
          <w:b/>
          <w:i/>
          <w:color w:val="000000"/>
        </w:rPr>
        <w:t xml:space="preserve">Q · A · (1-N) = </w:t>
      </w:r>
      <w:r w:rsidRPr="007024A4">
        <w:rPr>
          <w:b/>
          <w:color w:val="000000"/>
        </w:rPr>
        <w:t>0.014 · 2745.43 · (1-0) = 38.4</w:t>
      </w:r>
    </w:p>
    <w:p w14:paraId="5DA28D2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7024A4">
        <w:rPr>
          <w:b/>
          <w:i/>
          <w:color w:val="000000"/>
          <w:sz w:val="22"/>
        </w:rPr>
        <w:t xml:space="preserve">Q1 = </w:t>
      </w:r>
      <w:r w:rsidRPr="007024A4">
        <w:rPr>
          <w:b/>
          <w:color w:val="000000"/>
        </w:rPr>
        <w:t>0.006</w:t>
      </w:r>
    </w:p>
    <w:p w14:paraId="72BF50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7024A4">
        <w:rPr>
          <w:b/>
          <w:i/>
          <w:color w:val="000000"/>
          <w:sz w:val="22"/>
        </w:rPr>
        <w:t xml:space="preserve">M2GOD = </w:t>
      </w:r>
      <w:r w:rsidRPr="007024A4">
        <w:rPr>
          <w:b/>
          <w:i/>
          <w:color w:val="000000"/>
        </w:rPr>
        <w:t xml:space="preserve">Q1 · A = </w:t>
      </w:r>
      <w:r w:rsidRPr="007024A4">
        <w:rPr>
          <w:b/>
          <w:color w:val="000000"/>
        </w:rPr>
        <w:t>0.006 · 2745.43 = 16.47</w:t>
      </w:r>
    </w:p>
    <w:p w14:paraId="430BCB79" w14:textId="77777777" w:rsidR="007024A4" w:rsidRPr="007024A4" w:rsidRDefault="007024A4" w:rsidP="007024A4">
      <w:pPr>
        <w:rPr>
          <w:b/>
          <w:color w:val="000000"/>
        </w:rPr>
      </w:pPr>
    </w:p>
    <w:p w14:paraId="5D570FB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1F3FB1E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FCC77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кол-во выбросов при взрыве, т/год (3.5.1),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M1GOD + M2GOD = </w:t>
      </w:r>
      <w:r w:rsidRPr="007024A4">
        <w:rPr>
          <w:b/>
          <w:color w:val="000000"/>
        </w:rPr>
        <w:t>38.4 + 16.47 = 54.9</w:t>
      </w:r>
    </w:p>
    <w:p w14:paraId="2918C7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(3.5.5), </w:t>
      </w:r>
      <w:r w:rsidRPr="007024A4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7024A4">
        <w:rPr>
          <w:b/>
          <w:color w:val="000000"/>
        </w:rPr>
        <w:t>583.3</w:t>
      </w:r>
    </w:p>
    <w:p w14:paraId="703FF53B" w14:textId="77777777" w:rsidR="007024A4" w:rsidRPr="007024A4" w:rsidRDefault="007024A4" w:rsidP="007024A4">
      <w:pPr>
        <w:rPr>
          <w:b/>
          <w:color w:val="000000"/>
        </w:rPr>
      </w:pPr>
    </w:p>
    <w:p w14:paraId="5F7D4F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0.0025</w:t>
      </w:r>
    </w:p>
    <w:p w14:paraId="3513F8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7024A4">
        <w:rPr>
          <w:b/>
          <w:i/>
          <w:color w:val="000000"/>
          <w:sz w:val="22"/>
        </w:rPr>
        <w:t xml:space="preserve">M1GOD = </w:t>
      </w:r>
      <w:r w:rsidRPr="007024A4">
        <w:rPr>
          <w:b/>
          <w:i/>
          <w:color w:val="000000"/>
        </w:rPr>
        <w:t xml:space="preserve">Q · A · (1-N) = </w:t>
      </w:r>
      <w:r w:rsidRPr="007024A4">
        <w:rPr>
          <w:b/>
          <w:color w:val="000000"/>
        </w:rPr>
        <w:t>0.0025 · 2745.43 · (1-0) = 6.86</w:t>
      </w:r>
    </w:p>
    <w:p w14:paraId="010F45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7024A4">
        <w:rPr>
          <w:b/>
          <w:i/>
          <w:color w:val="000000"/>
          <w:sz w:val="22"/>
        </w:rPr>
        <w:t xml:space="preserve">Q1 = </w:t>
      </w:r>
      <w:r w:rsidRPr="007024A4">
        <w:rPr>
          <w:b/>
          <w:color w:val="000000"/>
        </w:rPr>
        <w:t>0.001</w:t>
      </w:r>
    </w:p>
    <w:p w14:paraId="0E6F03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7024A4">
        <w:rPr>
          <w:b/>
          <w:i/>
          <w:color w:val="000000"/>
          <w:sz w:val="22"/>
        </w:rPr>
        <w:t xml:space="preserve">M2GOD = </w:t>
      </w:r>
      <w:r w:rsidRPr="007024A4">
        <w:rPr>
          <w:b/>
          <w:i/>
          <w:color w:val="000000"/>
        </w:rPr>
        <w:t xml:space="preserve">Q1 · A = </w:t>
      </w:r>
      <w:r w:rsidRPr="007024A4">
        <w:rPr>
          <w:b/>
          <w:color w:val="000000"/>
        </w:rPr>
        <w:t>0.001 · 2745.43 = 2.745</w:t>
      </w:r>
    </w:p>
    <w:p w14:paraId="0E4BDE26" w14:textId="77777777" w:rsidR="007024A4" w:rsidRPr="007024A4" w:rsidRDefault="007024A4" w:rsidP="007024A4">
      <w:pPr>
        <w:rPr>
          <w:b/>
          <w:color w:val="000000"/>
        </w:rPr>
      </w:pPr>
    </w:p>
    <w:p w14:paraId="154A7DF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кол-во выбросов NOx при взрыве, т/год (3.5.1),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M1GOD + M2GOD = </w:t>
      </w:r>
      <w:r w:rsidRPr="007024A4">
        <w:rPr>
          <w:b/>
          <w:color w:val="000000"/>
        </w:rPr>
        <w:t>6.86 + 2.745 = 9.6</w:t>
      </w:r>
    </w:p>
    <w:p w14:paraId="743796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 NOx, г/с (3.5.5), </w:t>
      </w:r>
      <w:r w:rsidRPr="007024A4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7024A4">
        <w:rPr>
          <w:b/>
          <w:color w:val="000000"/>
        </w:rPr>
        <w:t>104.2</w:t>
      </w:r>
    </w:p>
    <w:p w14:paraId="3B5C0874" w14:textId="77777777" w:rsidR="007024A4" w:rsidRPr="007024A4" w:rsidRDefault="007024A4" w:rsidP="007024A4">
      <w:pPr>
        <w:rPr>
          <w:b/>
          <w:color w:val="000000"/>
        </w:rPr>
      </w:pPr>
    </w:p>
    <w:p w14:paraId="77A13FC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 учетом трансформации оксидов азота, получаем:</w:t>
      </w:r>
    </w:p>
    <w:p w14:paraId="48DEC108" w14:textId="77777777" w:rsidR="007024A4" w:rsidRPr="007024A4" w:rsidRDefault="007024A4" w:rsidP="007024A4">
      <w:pPr>
        <w:rPr>
          <w:color w:val="000000"/>
          <w:sz w:val="22"/>
        </w:rPr>
      </w:pPr>
    </w:p>
    <w:p w14:paraId="3142EE9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09FE9D7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9F5F28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кол-во выбросов при взрыве, т/год (2.7), </w:t>
      </w:r>
      <w:r w:rsidRPr="007024A4">
        <w:rPr>
          <w:b/>
          <w:i/>
          <w:color w:val="000000"/>
          <w:sz w:val="22"/>
        </w:rPr>
        <w:t xml:space="preserve">_M_ = </w:t>
      </w:r>
      <w:r w:rsidRPr="007024A4">
        <w:rPr>
          <w:b/>
          <w:i/>
          <w:color w:val="000000"/>
        </w:rPr>
        <w:t xml:space="preserve">0.8 · M = </w:t>
      </w:r>
      <w:r w:rsidRPr="007024A4">
        <w:rPr>
          <w:b/>
          <w:color w:val="000000"/>
        </w:rPr>
        <w:t>0.8 · 9.6 = 7.68</w:t>
      </w:r>
    </w:p>
    <w:p w14:paraId="6BD3BCB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(2.7), </w:t>
      </w:r>
      <w:r w:rsidRPr="007024A4">
        <w:rPr>
          <w:b/>
          <w:i/>
          <w:color w:val="000000"/>
          <w:sz w:val="22"/>
        </w:rPr>
        <w:t xml:space="preserve">_G_ = </w:t>
      </w:r>
      <w:r w:rsidRPr="007024A4">
        <w:rPr>
          <w:b/>
          <w:i/>
          <w:color w:val="000000"/>
        </w:rPr>
        <w:t xml:space="preserve">0.8 · G = </w:t>
      </w:r>
      <w:r w:rsidRPr="007024A4">
        <w:rPr>
          <w:b/>
          <w:color w:val="000000"/>
        </w:rPr>
        <w:t>0.8 · 104.2 = 83.36</w:t>
      </w:r>
    </w:p>
    <w:p w14:paraId="0CFE919C" w14:textId="77777777" w:rsidR="007024A4" w:rsidRPr="007024A4" w:rsidRDefault="007024A4" w:rsidP="007024A4">
      <w:pPr>
        <w:rPr>
          <w:b/>
          <w:color w:val="000000"/>
        </w:rPr>
      </w:pPr>
    </w:p>
    <w:p w14:paraId="248E91F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0304 Азот (II) оксид (Азота оксид) (6)</w:t>
      </w:r>
    </w:p>
    <w:p w14:paraId="5BDE65F8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544B0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кол-во выбросов при взрыве, т/год (2.8), </w:t>
      </w:r>
      <w:r w:rsidRPr="007024A4">
        <w:rPr>
          <w:b/>
          <w:i/>
          <w:color w:val="000000"/>
          <w:sz w:val="22"/>
        </w:rPr>
        <w:t xml:space="preserve">_M_ = </w:t>
      </w:r>
      <w:r w:rsidRPr="007024A4">
        <w:rPr>
          <w:b/>
          <w:i/>
          <w:color w:val="000000"/>
        </w:rPr>
        <w:t xml:space="preserve">0.13 · M = </w:t>
      </w:r>
      <w:r w:rsidRPr="007024A4">
        <w:rPr>
          <w:b/>
          <w:color w:val="000000"/>
        </w:rPr>
        <w:t>0.13 · 9.6 = 1.248</w:t>
      </w:r>
    </w:p>
    <w:p w14:paraId="0EC0CBD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(2.8), </w:t>
      </w:r>
      <w:r w:rsidRPr="007024A4">
        <w:rPr>
          <w:b/>
          <w:i/>
          <w:color w:val="000000"/>
          <w:sz w:val="22"/>
        </w:rPr>
        <w:t xml:space="preserve">_G_ = </w:t>
      </w:r>
      <w:r w:rsidRPr="007024A4">
        <w:rPr>
          <w:b/>
          <w:i/>
          <w:color w:val="000000"/>
        </w:rPr>
        <w:t xml:space="preserve">0.13 · G = </w:t>
      </w:r>
      <w:r w:rsidRPr="007024A4">
        <w:rPr>
          <w:b/>
          <w:color w:val="000000"/>
        </w:rPr>
        <w:t>0.13 · 104.2 = 13.546</w:t>
      </w:r>
    </w:p>
    <w:p w14:paraId="2CBC44D8" w14:textId="77777777" w:rsidR="007024A4" w:rsidRPr="007024A4" w:rsidRDefault="007024A4" w:rsidP="007024A4">
      <w:pPr>
        <w:rPr>
          <w:b/>
          <w:color w:val="000000"/>
        </w:rPr>
      </w:pPr>
    </w:p>
    <w:p w14:paraId="07746B90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64C5DB60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DD29" w14:textId="157DE8A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4530" w14:textId="1A528B3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D5F" w14:textId="6BB4445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B34" w14:textId="7DAF1C7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4C782FB6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76A" w14:textId="39CB3F3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1B9" w14:textId="45461D7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57B" w14:textId="2DE5464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044" w14:textId="4FC703A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7.68</w:t>
            </w:r>
          </w:p>
        </w:tc>
      </w:tr>
      <w:tr w:rsidR="007024A4" w14:paraId="04AF4F56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F5A" w14:textId="548347F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C45" w14:textId="4B6DCC7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554" w14:textId="4E4AC2D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7DE" w14:textId="2522378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1.248</w:t>
            </w:r>
          </w:p>
        </w:tc>
      </w:tr>
      <w:tr w:rsidR="007024A4" w14:paraId="604949E6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BDF" w14:textId="76A4DA2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1475" w14:textId="2D516BE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 xml:space="preserve">Углерод оксид (Окись углерода, Угарный газ) </w:t>
            </w:r>
            <w:r w:rsidRPr="007024A4">
              <w:rPr>
                <w:color w:val="000000"/>
                <w:sz w:val="22"/>
              </w:rPr>
              <w:lastRenderedPageBreak/>
              <w:t>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A0E" w14:textId="27A521B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lastRenderedPageBreak/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E4D9" w14:textId="050AFDB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54.9</w:t>
            </w:r>
          </w:p>
        </w:tc>
      </w:tr>
      <w:tr w:rsidR="007024A4" w14:paraId="5B482E43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3D6" w14:textId="7B23964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BD6" w14:textId="1F492F1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B71" w14:textId="55A10ED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AB3" w14:textId="1EC2A3B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7.2479352</w:t>
            </w:r>
          </w:p>
        </w:tc>
      </w:tr>
    </w:tbl>
    <w:p w14:paraId="2A8BCC58" w14:textId="4DA9D59B" w:rsidR="007024A4" w:rsidRPr="007024A4" w:rsidRDefault="007024A4" w:rsidP="007024A4">
      <w:pPr>
        <w:rPr>
          <w:color w:val="000000"/>
          <w:sz w:val="22"/>
        </w:rPr>
      </w:pPr>
    </w:p>
    <w:p w14:paraId="370D6AFE" w14:textId="77777777" w:rsidR="007024A4" w:rsidRPr="007024A4" w:rsidRDefault="007024A4" w:rsidP="007024A4">
      <w:pPr>
        <w:rPr>
          <w:color w:val="000000"/>
          <w:sz w:val="22"/>
        </w:rPr>
      </w:pPr>
    </w:p>
    <w:p w14:paraId="40057E01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2FB95ADC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3B114111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567D74A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4BB6FFC4" w14:textId="77777777" w:rsidR="007024A4" w:rsidRPr="007024A4" w:rsidRDefault="007024A4" w:rsidP="007024A4">
      <w:pPr>
        <w:rPr>
          <w:color w:val="000000"/>
          <w:sz w:val="22"/>
        </w:rPr>
      </w:pPr>
    </w:p>
    <w:p w14:paraId="0C4ADDF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Время:18:15:22</w:t>
      </w:r>
    </w:p>
    <w:p w14:paraId="44BEE8BD" w14:textId="77777777" w:rsidR="007024A4" w:rsidRPr="007024A4" w:rsidRDefault="007024A4" w:rsidP="007024A4">
      <w:pPr>
        <w:rPr>
          <w:color w:val="000000"/>
          <w:sz w:val="22"/>
        </w:rPr>
      </w:pPr>
    </w:p>
    <w:p w14:paraId="16733F13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777717AA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0CCF137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0332AB9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4FD72561" w14:textId="77777777" w:rsidR="007024A4" w:rsidRPr="007024A4" w:rsidRDefault="007024A4" w:rsidP="007024A4">
      <w:pPr>
        <w:rPr>
          <w:color w:val="000000"/>
          <w:sz w:val="22"/>
        </w:rPr>
      </w:pPr>
    </w:p>
    <w:p w14:paraId="258D397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6008, Пылящая поверхность</w:t>
      </w:r>
    </w:p>
    <w:p w14:paraId="47B308E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6008 01, Выемочно-погрузочные работы П/И</w:t>
      </w:r>
    </w:p>
    <w:p w14:paraId="6B28D5C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302859D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0D986E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B66C655" w14:textId="77777777" w:rsidR="007024A4" w:rsidRPr="007024A4" w:rsidRDefault="007024A4" w:rsidP="007024A4">
      <w:pPr>
        <w:rPr>
          <w:color w:val="000000"/>
          <w:sz w:val="22"/>
        </w:rPr>
      </w:pPr>
    </w:p>
    <w:p w14:paraId="1FD07EE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AAC9B57" w14:textId="77777777" w:rsidR="007024A4" w:rsidRPr="007024A4" w:rsidRDefault="007024A4" w:rsidP="007024A4">
      <w:pPr>
        <w:rPr>
          <w:color w:val="000000"/>
          <w:sz w:val="22"/>
        </w:rPr>
      </w:pPr>
    </w:p>
    <w:p w14:paraId="32CCB2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51A5012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3CA1E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Весовая доля пылевой фракции в материале (табл.3.1.1), </w:t>
      </w:r>
      <w:r w:rsidRPr="007024A4">
        <w:rPr>
          <w:b/>
          <w:i/>
          <w:color w:val="000000"/>
          <w:sz w:val="22"/>
        </w:rPr>
        <w:t xml:space="preserve">K1 = </w:t>
      </w:r>
      <w:r w:rsidRPr="007024A4">
        <w:rPr>
          <w:b/>
          <w:color w:val="000000"/>
        </w:rPr>
        <w:t>0.04</w:t>
      </w:r>
    </w:p>
    <w:p w14:paraId="711E581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Доля пыли, переходящей в аэрозоль (табл.3.1.1), </w:t>
      </w:r>
      <w:r w:rsidRPr="007024A4">
        <w:rPr>
          <w:b/>
          <w:i/>
          <w:color w:val="000000"/>
          <w:sz w:val="22"/>
        </w:rPr>
        <w:t xml:space="preserve">K2 = </w:t>
      </w:r>
      <w:r w:rsidRPr="007024A4">
        <w:rPr>
          <w:b/>
          <w:color w:val="000000"/>
        </w:rPr>
        <w:t>0.01</w:t>
      </w:r>
    </w:p>
    <w:p w14:paraId="1F51439B" w14:textId="77777777" w:rsidR="007024A4" w:rsidRPr="007024A4" w:rsidRDefault="007024A4" w:rsidP="007024A4">
      <w:pPr>
        <w:rPr>
          <w:b/>
          <w:color w:val="000000"/>
        </w:rPr>
      </w:pPr>
    </w:p>
    <w:p w14:paraId="62C9953A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0495F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6D629C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8DFBFA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E43654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4ECC3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BC484E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C32A7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358888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733C2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ABE976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7791EA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0.2</w:t>
      </w:r>
    </w:p>
    <w:p w14:paraId="1F8F06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120</w:t>
      </w:r>
    </w:p>
    <w:p w14:paraId="504C5D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D41FEB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Высота падения материала, м, </w:t>
      </w:r>
      <w:r w:rsidRPr="007024A4">
        <w:rPr>
          <w:b/>
          <w:i/>
          <w:color w:val="000000"/>
          <w:sz w:val="22"/>
        </w:rPr>
        <w:t xml:space="preserve">GB = </w:t>
      </w:r>
      <w:r w:rsidRPr="007024A4">
        <w:rPr>
          <w:b/>
          <w:color w:val="000000"/>
        </w:rPr>
        <w:t>2</w:t>
      </w:r>
    </w:p>
    <w:p w14:paraId="03760E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7024A4">
        <w:rPr>
          <w:b/>
          <w:i/>
          <w:color w:val="000000"/>
          <w:sz w:val="22"/>
        </w:rPr>
        <w:t xml:space="preserve">B = </w:t>
      </w:r>
      <w:r w:rsidRPr="007024A4">
        <w:rPr>
          <w:b/>
          <w:color w:val="000000"/>
        </w:rPr>
        <w:t>0.7</w:t>
      </w:r>
    </w:p>
    <w:p w14:paraId="1F0349E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7024A4">
        <w:rPr>
          <w:b/>
          <w:i/>
          <w:color w:val="000000"/>
          <w:sz w:val="22"/>
        </w:rPr>
        <w:t xml:space="preserve">GMAX = </w:t>
      </w:r>
      <w:r w:rsidRPr="007024A4">
        <w:rPr>
          <w:b/>
          <w:color w:val="000000"/>
        </w:rPr>
        <w:t>534</w:t>
      </w:r>
    </w:p>
    <w:p w14:paraId="6AA8C6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7024A4">
        <w:rPr>
          <w:b/>
          <w:i/>
          <w:color w:val="000000"/>
          <w:sz w:val="22"/>
        </w:rPr>
        <w:t xml:space="preserve">GGOD = </w:t>
      </w:r>
      <w:r w:rsidRPr="007024A4">
        <w:rPr>
          <w:b/>
          <w:color w:val="000000"/>
        </w:rPr>
        <w:t>500000</w:t>
      </w:r>
    </w:p>
    <w:p w14:paraId="47F6C9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57E8FF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Вид работ: Погрузка</w:t>
      </w:r>
    </w:p>
    <w:p w14:paraId="7D1DD7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(3.1.1), </w:t>
      </w:r>
      <w:r w:rsidRPr="007024A4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7024A4">
        <w:rPr>
          <w:b/>
          <w:color w:val="000000"/>
        </w:rPr>
        <w:t>0.424</w:t>
      </w:r>
    </w:p>
    <w:p w14:paraId="10A0728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(3.1.2),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K1 · K2 · K3SR · K4 · K5 · K7 · K8 · K9 · KE · B · GGOD · (1-NJ) = </w:t>
      </w:r>
      <w:r w:rsidRPr="007024A4">
        <w:rPr>
          <w:b/>
          <w:color w:val="000000"/>
        </w:rPr>
        <w:t>0.04 · 0.01 · 1.2 · 1 · 0.2 · 0.2 · 1 · 1 · 1 · 0.7 · 500000 · (1-0.85) = 1.008</w:t>
      </w:r>
    </w:p>
    <w:p w14:paraId="6D548C88" w14:textId="77777777" w:rsidR="007024A4" w:rsidRPr="007024A4" w:rsidRDefault="007024A4" w:rsidP="007024A4">
      <w:pPr>
        <w:rPr>
          <w:color w:val="000000"/>
          <w:sz w:val="22"/>
        </w:rPr>
      </w:pPr>
    </w:p>
    <w:p w14:paraId="7710F0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(3.2.1),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MAX(G,GC) = </w:t>
      </w:r>
      <w:r w:rsidRPr="007024A4">
        <w:rPr>
          <w:b/>
          <w:color w:val="000000"/>
        </w:rPr>
        <w:t>0.424</w:t>
      </w:r>
    </w:p>
    <w:p w14:paraId="7C86335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0 + 1.008 = 1.008</w:t>
      </w:r>
    </w:p>
    <w:p w14:paraId="3A3801B3" w14:textId="77777777" w:rsidR="007024A4" w:rsidRPr="007024A4" w:rsidRDefault="007024A4" w:rsidP="007024A4">
      <w:pPr>
        <w:rPr>
          <w:b/>
          <w:color w:val="000000"/>
        </w:rPr>
      </w:pPr>
    </w:p>
    <w:p w14:paraId="2B2B6BEF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0C95F670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710D" w14:textId="701BE77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B43F" w14:textId="798CF7E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BB63" w14:textId="300F7A6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B162" w14:textId="5CD7129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58D970C1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3C3" w14:textId="28C773B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B7F6" w14:textId="06AEA73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3414" w14:textId="7550E4B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C9B2" w14:textId="3B63C34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1.008</w:t>
            </w:r>
          </w:p>
        </w:tc>
      </w:tr>
    </w:tbl>
    <w:p w14:paraId="4DA282DC" w14:textId="11A612C9" w:rsidR="007024A4" w:rsidRPr="007024A4" w:rsidRDefault="007024A4" w:rsidP="007024A4">
      <w:pPr>
        <w:rPr>
          <w:color w:val="000000"/>
          <w:sz w:val="22"/>
        </w:rPr>
      </w:pPr>
    </w:p>
    <w:p w14:paraId="087B42E1" w14:textId="77777777" w:rsidR="007024A4" w:rsidRPr="007024A4" w:rsidRDefault="007024A4" w:rsidP="007024A4">
      <w:pPr>
        <w:rPr>
          <w:color w:val="000000"/>
          <w:sz w:val="22"/>
        </w:rPr>
      </w:pPr>
    </w:p>
    <w:p w14:paraId="45AAFCC6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3B4D93C2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3418E41E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655FB79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25045ECC" w14:textId="77777777" w:rsidR="007024A4" w:rsidRPr="007024A4" w:rsidRDefault="007024A4" w:rsidP="007024A4">
      <w:pPr>
        <w:rPr>
          <w:color w:val="000000"/>
          <w:sz w:val="22"/>
        </w:rPr>
      </w:pPr>
    </w:p>
    <w:p w14:paraId="52D320D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Время:12:26:45</w:t>
      </w:r>
    </w:p>
    <w:p w14:paraId="514095C0" w14:textId="77777777" w:rsidR="007024A4" w:rsidRPr="007024A4" w:rsidRDefault="007024A4" w:rsidP="007024A4">
      <w:pPr>
        <w:rPr>
          <w:color w:val="000000"/>
          <w:sz w:val="22"/>
        </w:rPr>
      </w:pPr>
    </w:p>
    <w:p w14:paraId="4D3B9F63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59EB548F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1036D2F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307F8B6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7EE3CC5" w14:textId="77777777" w:rsidR="007024A4" w:rsidRPr="007024A4" w:rsidRDefault="007024A4" w:rsidP="007024A4">
      <w:pPr>
        <w:rPr>
          <w:color w:val="000000"/>
          <w:sz w:val="22"/>
        </w:rPr>
      </w:pPr>
    </w:p>
    <w:p w14:paraId="403F712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6009, Пылящая поверхность</w:t>
      </w:r>
    </w:p>
    <w:p w14:paraId="2E85F1B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6009 01, Перемещение руды на склад</w:t>
      </w:r>
    </w:p>
    <w:p w14:paraId="3188452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268B978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68BFEA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5408CCE" w14:textId="77777777" w:rsidR="007024A4" w:rsidRPr="007024A4" w:rsidRDefault="007024A4" w:rsidP="007024A4">
      <w:pPr>
        <w:rPr>
          <w:color w:val="000000"/>
          <w:sz w:val="22"/>
        </w:rPr>
      </w:pPr>
    </w:p>
    <w:p w14:paraId="3C9D04F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BB342C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6EE0F0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грузоподъемность (табл.3.3.1), </w:t>
      </w:r>
      <w:r w:rsidRPr="007024A4">
        <w:rPr>
          <w:b/>
          <w:i/>
          <w:color w:val="000000"/>
          <w:sz w:val="22"/>
        </w:rPr>
        <w:t xml:space="preserve">C1 = </w:t>
      </w:r>
      <w:r w:rsidRPr="007024A4">
        <w:rPr>
          <w:b/>
          <w:color w:val="000000"/>
        </w:rPr>
        <w:t>2.5</w:t>
      </w:r>
    </w:p>
    <w:p w14:paraId="0105A90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247DFB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скорость передвижения (табл.3.3.2), </w:t>
      </w:r>
      <w:r w:rsidRPr="007024A4">
        <w:rPr>
          <w:b/>
          <w:i/>
          <w:color w:val="000000"/>
          <w:sz w:val="22"/>
        </w:rPr>
        <w:t xml:space="preserve">C2 = </w:t>
      </w:r>
      <w:r w:rsidRPr="007024A4">
        <w:rPr>
          <w:b/>
          <w:color w:val="000000"/>
        </w:rPr>
        <w:t>2.75</w:t>
      </w:r>
    </w:p>
    <w:p w14:paraId="4DBEC4F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Состояние дороги: Дорога без покрытия (грунтовая)</w:t>
      </w:r>
    </w:p>
    <w:p w14:paraId="3020B4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состояние дороги (табл.3.3.3), </w:t>
      </w:r>
      <w:r w:rsidRPr="007024A4">
        <w:rPr>
          <w:b/>
          <w:i/>
          <w:color w:val="000000"/>
          <w:sz w:val="22"/>
        </w:rPr>
        <w:t xml:space="preserve">C3 = </w:t>
      </w:r>
      <w:r w:rsidRPr="007024A4">
        <w:rPr>
          <w:b/>
          <w:color w:val="000000"/>
        </w:rPr>
        <w:t>1</w:t>
      </w:r>
    </w:p>
    <w:p w14:paraId="2F5EAD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7024A4">
        <w:rPr>
          <w:b/>
          <w:i/>
          <w:color w:val="000000"/>
          <w:sz w:val="22"/>
        </w:rPr>
        <w:t xml:space="preserve">N1 = </w:t>
      </w:r>
      <w:r w:rsidRPr="007024A4">
        <w:rPr>
          <w:b/>
          <w:color w:val="000000"/>
        </w:rPr>
        <w:t>2</w:t>
      </w:r>
    </w:p>
    <w:p w14:paraId="227715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7024A4">
        <w:rPr>
          <w:b/>
          <w:i/>
          <w:color w:val="000000"/>
          <w:sz w:val="22"/>
        </w:rPr>
        <w:t xml:space="preserve">L = </w:t>
      </w:r>
      <w:r w:rsidRPr="007024A4">
        <w:rPr>
          <w:b/>
          <w:color w:val="000000"/>
        </w:rPr>
        <w:t>1.5</w:t>
      </w:r>
    </w:p>
    <w:p w14:paraId="32328B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Число ходок (туда + обратно) всего транспорта в час, </w:t>
      </w:r>
      <w:r w:rsidRPr="007024A4">
        <w:rPr>
          <w:b/>
          <w:i/>
          <w:color w:val="000000"/>
          <w:sz w:val="22"/>
        </w:rPr>
        <w:t xml:space="preserve">N = </w:t>
      </w:r>
      <w:r w:rsidRPr="007024A4">
        <w:rPr>
          <w:b/>
          <w:color w:val="000000"/>
        </w:rPr>
        <w:t>6</w:t>
      </w:r>
    </w:p>
    <w:p w14:paraId="1E94B0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долю пыли, уносимой в атмосферу, </w:t>
      </w:r>
      <w:r w:rsidRPr="007024A4">
        <w:rPr>
          <w:b/>
          <w:i/>
          <w:color w:val="000000"/>
          <w:sz w:val="22"/>
        </w:rPr>
        <w:t xml:space="preserve">C7 = </w:t>
      </w:r>
      <w:r w:rsidRPr="007024A4">
        <w:rPr>
          <w:b/>
          <w:color w:val="000000"/>
        </w:rPr>
        <w:t>0.01</w:t>
      </w:r>
    </w:p>
    <w:p w14:paraId="6931FC9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Пылевыделение в атмосферу на 1 км пробега, г/км, </w:t>
      </w:r>
      <w:r w:rsidRPr="007024A4">
        <w:rPr>
          <w:b/>
          <w:i/>
          <w:color w:val="000000"/>
          <w:sz w:val="22"/>
        </w:rPr>
        <w:t xml:space="preserve">Q1 = </w:t>
      </w:r>
      <w:r w:rsidRPr="007024A4">
        <w:rPr>
          <w:b/>
          <w:color w:val="000000"/>
        </w:rPr>
        <w:t>1450</w:t>
      </w:r>
    </w:p>
    <w:p w14:paraId="5878695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поверхностного слоя дороги,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0E58AF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увлажненность дороги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0.2</w:t>
      </w:r>
    </w:p>
    <w:p w14:paraId="6208E9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7024A4">
        <w:rPr>
          <w:b/>
          <w:i/>
          <w:color w:val="000000"/>
          <w:sz w:val="22"/>
        </w:rPr>
        <w:t xml:space="preserve">C4 = </w:t>
      </w:r>
      <w:r w:rsidRPr="007024A4">
        <w:rPr>
          <w:b/>
          <w:color w:val="000000"/>
        </w:rPr>
        <w:t>1.45</w:t>
      </w:r>
    </w:p>
    <w:p w14:paraId="72D6DFE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7024A4">
        <w:rPr>
          <w:b/>
          <w:i/>
          <w:color w:val="000000"/>
          <w:sz w:val="22"/>
        </w:rPr>
        <w:t xml:space="preserve">V1 = </w:t>
      </w:r>
      <w:r w:rsidRPr="007024A4">
        <w:rPr>
          <w:b/>
          <w:color w:val="000000"/>
        </w:rPr>
        <w:t>3.2</w:t>
      </w:r>
    </w:p>
    <w:p w14:paraId="6ADB08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7024A4">
        <w:rPr>
          <w:b/>
          <w:i/>
          <w:color w:val="000000"/>
          <w:sz w:val="22"/>
        </w:rPr>
        <w:t xml:space="preserve">V2 = </w:t>
      </w:r>
      <w:r w:rsidRPr="007024A4">
        <w:rPr>
          <w:b/>
          <w:color w:val="000000"/>
        </w:rPr>
        <w:t>30</w:t>
      </w:r>
    </w:p>
    <w:p w14:paraId="2EC75B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обдува, м/с, </w:t>
      </w:r>
      <w:r w:rsidRPr="007024A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7024A4">
        <w:rPr>
          <w:b/>
          <w:color w:val="000000"/>
        </w:rPr>
        <w:t>5.16</w:t>
      </w:r>
    </w:p>
    <w:p w14:paraId="63B8470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7024A4">
        <w:rPr>
          <w:b/>
          <w:i/>
          <w:color w:val="000000"/>
          <w:sz w:val="22"/>
        </w:rPr>
        <w:t xml:space="preserve">C5 = </w:t>
      </w:r>
      <w:r w:rsidRPr="007024A4">
        <w:rPr>
          <w:b/>
          <w:color w:val="000000"/>
        </w:rPr>
        <w:t>1.26</w:t>
      </w:r>
    </w:p>
    <w:p w14:paraId="1B864C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Площадь открытой поверхности материала в кузове,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19.2</w:t>
      </w:r>
    </w:p>
    <w:p w14:paraId="5B06A06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Перевозимый материал: Песчаник</w:t>
      </w:r>
    </w:p>
    <w:p w14:paraId="2A2A779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23296A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перевозимого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32CE71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7024A4">
        <w:rPr>
          <w:b/>
          <w:i/>
          <w:color w:val="000000"/>
          <w:sz w:val="22"/>
        </w:rPr>
        <w:t xml:space="preserve">K5M = </w:t>
      </w:r>
      <w:r w:rsidRPr="007024A4">
        <w:rPr>
          <w:b/>
          <w:color w:val="000000"/>
        </w:rPr>
        <w:t>0.2</w:t>
      </w:r>
    </w:p>
    <w:p w14:paraId="691FA9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DC4B75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747A4A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D45E651" w14:textId="77777777" w:rsidR="007024A4" w:rsidRPr="007024A4" w:rsidRDefault="007024A4" w:rsidP="007024A4">
      <w:pPr>
        <w:rPr>
          <w:b/>
          <w:color w:val="000000"/>
        </w:rPr>
      </w:pPr>
    </w:p>
    <w:p w14:paraId="7B20649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3AFF75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4753D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(3.3.1),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C1 · C2 · C3 · K5 · C7 · N · L · Q1 / 3600 + C4 · C5 · K5M · Q · S · N1 = </w:t>
      </w:r>
      <w:r w:rsidRPr="007024A4">
        <w:rPr>
          <w:b/>
          <w:color w:val="000000"/>
        </w:rPr>
        <w:t>2.5 · 2.75 · 1 · 0.2 · 0.01 · 6 · 1.5 · 1450 / 3600 + 1.45 · 1.26 · 0.2 · 0.005 · 19.2 · 2 = 0.12</w:t>
      </w:r>
    </w:p>
    <w:p w14:paraId="71FB975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(3.3.2),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0.0864 · G · (365-(TSP + TD)) = </w:t>
      </w:r>
      <w:r w:rsidRPr="007024A4">
        <w:rPr>
          <w:b/>
          <w:color w:val="000000"/>
        </w:rPr>
        <w:t>0.0864 · 0.12 · (365-(150 + 30)) = 1.918</w:t>
      </w:r>
    </w:p>
    <w:p w14:paraId="469CF6ED" w14:textId="77777777" w:rsidR="007024A4" w:rsidRPr="007024A4" w:rsidRDefault="007024A4" w:rsidP="007024A4">
      <w:pPr>
        <w:rPr>
          <w:b/>
          <w:color w:val="000000"/>
        </w:rPr>
      </w:pPr>
    </w:p>
    <w:p w14:paraId="0457EFCA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05ADCDD8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45D9" w14:textId="77BE99D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519" w14:textId="66213DD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063F" w14:textId="244E9F3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6385" w14:textId="773E3A8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2DCC0D3D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8C0" w14:textId="082496A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3BE" w14:textId="7EB3848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5706" w14:textId="47F08B1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4118" w14:textId="7215771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1.918</w:t>
            </w:r>
          </w:p>
        </w:tc>
      </w:tr>
    </w:tbl>
    <w:p w14:paraId="3C854072" w14:textId="0EB9AE14" w:rsidR="007024A4" w:rsidRPr="007024A4" w:rsidRDefault="007024A4" w:rsidP="007024A4">
      <w:pPr>
        <w:rPr>
          <w:color w:val="000000"/>
          <w:sz w:val="22"/>
        </w:rPr>
      </w:pPr>
    </w:p>
    <w:p w14:paraId="359938FF" w14:textId="77777777" w:rsidR="007024A4" w:rsidRPr="007024A4" w:rsidRDefault="007024A4" w:rsidP="007024A4">
      <w:pPr>
        <w:rPr>
          <w:color w:val="000000"/>
          <w:sz w:val="22"/>
        </w:rPr>
      </w:pPr>
    </w:p>
    <w:p w14:paraId="0B989E91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3E84D545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3DB5EE2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ECFA96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28755EE3" w14:textId="77777777" w:rsidR="007024A4" w:rsidRPr="007024A4" w:rsidRDefault="007024A4" w:rsidP="007024A4">
      <w:pPr>
        <w:rPr>
          <w:color w:val="000000"/>
          <w:sz w:val="22"/>
        </w:rPr>
      </w:pPr>
    </w:p>
    <w:p w14:paraId="7A9A8D4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Время:14:56:28</w:t>
      </w:r>
    </w:p>
    <w:p w14:paraId="0D09DCB4" w14:textId="77777777" w:rsidR="007024A4" w:rsidRPr="007024A4" w:rsidRDefault="007024A4" w:rsidP="007024A4">
      <w:pPr>
        <w:rPr>
          <w:color w:val="000000"/>
          <w:sz w:val="22"/>
        </w:rPr>
      </w:pPr>
    </w:p>
    <w:p w14:paraId="063A97F3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171DDB04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02BFB95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09F7F53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1852BFD3" w14:textId="77777777" w:rsidR="007024A4" w:rsidRPr="007024A4" w:rsidRDefault="007024A4" w:rsidP="007024A4">
      <w:pPr>
        <w:rPr>
          <w:color w:val="000000"/>
          <w:sz w:val="22"/>
        </w:rPr>
      </w:pPr>
    </w:p>
    <w:p w14:paraId="3ED12A7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6013, Пылящая поверхность</w:t>
      </w:r>
    </w:p>
    <w:p w14:paraId="2D64741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6013 01, Заправка техники</w:t>
      </w:r>
    </w:p>
    <w:p w14:paraId="616FFDA2" w14:textId="77777777" w:rsidR="007024A4" w:rsidRPr="007024A4" w:rsidRDefault="007024A4" w:rsidP="007024A4">
      <w:pPr>
        <w:rPr>
          <w:color w:val="000000"/>
          <w:sz w:val="22"/>
        </w:rPr>
      </w:pPr>
    </w:p>
    <w:p w14:paraId="712839C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4428F13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Методические указания по определению выбросов загрязняющих</w:t>
      </w:r>
    </w:p>
    <w:p w14:paraId="45EF6CB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веществ в атмосферу из резервуаров РНД 211.2.02.09-2004. Астана, 2005</w:t>
      </w:r>
    </w:p>
    <w:p w14:paraId="394E0AF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Расчет по п. 9</w:t>
      </w:r>
    </w:p>
    <w:p w14:paraId="7B1C4BFE" w14:textId="77777777" w:rsidR="007024A4" w:rsidRPr="007024A4" w:rsidRDefault="007024A4" w:rsidP="007024A4">
      <w:pPr>
        <w:rPr>
          <w:color w:val="000000"/>
          <w:sz w:val="22"/>
        </w:rPr>
      </w:pPr>
    </w:p>
    <w:p w14:paraId="113D740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Нефтепродукт:Дизельное топливо</w:t>
      </w:r>
    </w:p>
    <w:p w14:paraId="795A3C45" w14:textId="77777777" w:rsidR="007024A4" w:rsidRPr="007024A4" w:rsidRDefault="007024A4" w:rsidP="007024A4">
      <w:pPr>
        <w:rPr>
          <w:color w:val="000000"/>
          <w:sz w:val="22"/>
        </w:rPr>
      </w:pPr>
    </w:p>
    <w:p w14:paraId="13B7DEC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Климатическая зона: вторая - северные области РК (прил. 17)</w:t>
      </w:r>
    </w:p>
    <w:p w14:paraId="2D26BF76" w14:textId="77777777" w:rsidR="007024A4" w:rsidRPr="007024A4" w:rsidRDefault="007024A4" w:rsidP="007024A4">
      <w:pPr>
        <w:rPr>
          <w:color w:val="000000"/>
          <w:sz w:val="22"/>
        </w:rPr>
      </w:pPr>
    </w:p>
    <w:p w14:paraId="08D2CE2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Расчет выбросов от топливораздаточных колонок (ТРК)</w:t>
      </w:r>
    </w:p>
    <w:p w14:paraId="51FE062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____________________________________________________________</w:t>
      </w:r>
    </w:p>
    <w:p w14:paraId="7339D5A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0B14D9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баков автомашин, г/м3 (Прил. 12), </w:t>
      </w:r>
      <w:r w:rsidRPr="007024A4">
        <w:rPr>
          <w:b/>
          <w:i/>
          <w:color w:val="000000"/>
          <w:sz w:val="22"/>
        </w:rPr>
        <w:t xml:space="preserve">CMAX = </w:t>
      </w:r>
      <w:r w:rsidRPr="007024A4">
        <w:rPr>
          <w:b/>
          <w:color w:val="000000"/>
        </w:rPr>
        <w:t>3.14</w:t>
      </w:r>
    </w:p>
    <w:p w14:paraId="78CB116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7024A4">
        <w:rPr>
          <w:b/>
          <w:i/>
          <w:color w:val="000000"/>
          <w:sz w:val="22"/>
        </w:rPr>
        <w:t xml:space="preserve">QOZ = </w:t>
      </w:r>
      <w:r w:rsidRPr="007024A4">
        <w:rPr>
          <w:b/>
          <w:color w:val="000000"/>
        </w:rPr>
        <w:t>5000</w:t>
      </w:r>
    </w:p>
    <w:p w14:paraId="26147F4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Концентрация паров нефтепродукта при заполнении</w:t>
      </w:r>
    </w:p>
    <w:p w14:paraId="1910A7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баков автомашин в осенне-зимний период, г/м3 (Прил. 15), </w:t>
      </w:r>
      <w:r w:rsidRPr="007024A4">
        <w:rPr>
          <w:b/>
          <w:i/>
          <w:color w:val="000000"/>
          <w:sz w:val="22"/>
        </w:rPr>
        <w:t xml:space="preserve">CAMOZ = </w:t>
      </w:r>
      <w:r w:rsidRPr="007024A4">
        <w:rPr>
          <w:b/>
          <w:color w:val="000000"/>
        </w:rPr>
        <w:t>1.6</w:t>
      </w:r>
    </w:p>
    <w:p w14:paraId="129C5D6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7024A4">
        <w:rPr>
          <w:b/>
          <w:i/>
          <w:color w:val="000000"/>
          <w:sz w:val="22"/>
        </w:rPr>
        <w:t xml:space="preserve">QVL = </w:t>
      </w:r>
      <w:r w:rsidRPr="007024A4">
        <w:rPr>
          <w:b/>
          <w:color w:val="000000"/>
        </w:rPr>
        <w:t>5000</w:t>
      </w:r>
    </w:p>
    <w:p w14:paraId="73905F0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Концентрация паров нефтепродукта при заполнении</w:t>
      </w:r>
    </w:p>
    <w:p w14:paraId="0240468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баков автомашин в весенне-летний период, г/м3 (Прил. 15), </w:t>
      </w:r>
      <w:r w:rsidRPr="007024A4">
        <w:rPr>
          <w:b/>
          <w:i/>
          <w:color w:val="000000"/>
          <w:sz w:val="22"/>
        </w:rPr>
        <w:t xml:space="preserve">CAMVL = </w:t>
      </w:r>
      <w:r w:rsidRPr="007024A4">
        <w:rPr>
          <w:b/>
          <w:color w:val="000000"/>
        </w:rPr>
        <w:t>2.2</w:t>
      </w:r>
    </w:p>
    <w:p w14:paraId="369F3D2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Производительность одного рукава ТРК</w:t>
      </w:r>
    </w:p>
    <w:p w14:paraId="601609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(с учетом дискретности работы), м3/час, </w:t>
      </w:r>
      <w:r w:rsidRPr="007024A4">
        <w:rPr>
          <w:b/>
          <w:i/>
          <w:color w:val="000000"/>
          <w:sz w:val="22"/>
        </w:rPr>
        <w:t xml:space="preserve">VTRK = </w:t>
      </w:r>
      <w:r w:rsidRPr="007024A4">
        <w:rPr>
          <w:b/>
          <w:color w:val="000000"/>
        </w:rPr>
        <w:t>0.4</w:t>
      </w:r>
    </w:p>
    <w:p w14:paraId="45AA460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Количество одновременно работающих рукавов ТРК, отпускающих</w:t>
      </w:r>
    </w:p>
    <w:p w14:paraId="119C4ED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выбранный вид нефтепродукта, </w:t>
      </w:r>
      <w:r w:rsidRPr="007024A4">
        <w:rPr>
          <w:b/>
          <w:i/>
          <w:color w:val="000000"/>
          <w:sz w:val="22"/>
        </w:rPr>
        <w:t xml:space="preserve">NN = </w:t>
      </w:r>
      <w:r w:rsidRPr="007024A4">
        <w:rPr>
          <w:b/>
          <w:color w:val="000000"/>
        </w:rPr>
        <w:t>2</w:t>
      </w:r>
    </w:p>
    <w:p w14:paraId="7930F0F6" w14:textId="77777777" w:rsidR="007024A4" w:rsidRPr="007024A4" w:rsidRDefault="007024A4" w:rsidP="007024A4">
      <w:pPr>
        <w:rPr>
          <w:b/>
          <w:color w:val="000000"/>
        </w:rPr>
      </w:pPr>
    </w:p>
    <w:p w14:paraId="2905754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7024A4">
        <w:rPr>
          <w:b/>
          <w:i/>
          <w:color w:val="000000"/>
          <w:sz w:val="22"/>
        </w:rPr>
        <w:t xml:space="preserve">GB = </w:t>
      </w:r>
      <w:r w:rsidRPr="007024A4">
        <w:rPr>
          <w:b/>
          <w:i/>
          <w:color w:val="000000"/>
        </w:rPr>
        <w:t xml:space="preserve">NN · CMAX · VTRK / 3600 = </w:t>
      </w:r>
      <w:r w:rsidRPr="007024A4">
        <w:rPr>
          <w:b/>
          <w:color w:val="000000"/>
        </w:rPr>
        <w:t>2 · 3.14 · 0.4 / 3600 = 0.000698</w:t>
      </w:r>
    </w:p>
    <w:p w14:paraId="3B4A331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Выбросы при закачке в баки автомобилей, т/год (9.2.7), </w:t>
      </w:r>
      <w:r w:rsidRPr="007024A4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7024A4">
        <w:rPr>
          <w:b/>
          <w:color w:val="000000"/>
        </w:rPr>
        <w:t>0.019</w:t>
      </w:r>
    </w:p>
    <w:p w14:paraId="566A428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Удельный выброс при проливах, г/м3, </w:t>
      </w:r>
      <w:r w:rsidRPr="007024A4">
        <w:rPr>
          <w:b/>
          <w:i/>
          <w:color w:val="000000"/>
          <w:sz w:val="22"/>
        </w:rPr>
        <w:t xml:space="preserve">J = </w:t>
      </w:r>
      <w:r w:rsidRPr="007024A4">
        <w:rPr>
          <w:b/>
          <w:color w:val="000000"/>
        </w:rPr>
        <w:t>50</w:t>
      </w:r>
    </w:p>
    <w:p w14:paraId="10EE1E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7024A4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7024A4">
        <w:rPr>
          <w:b/>
          <w:color w:val="000000"/>
        </w:rPr>
        <w:t>0.25</w:t>
      </w:r>
    </w:p>
    <w:p w14:paraId="797A08B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(9.2.6), </w:t>
      </w:r>
      <w:r w:rsidRPr="007024A4">
        <w:rPr>
          <w:b/>
          <w:i/>
          <w:color w:val="000000"/>
          <w:sz w:val="22"/>
        </w:rPr>
        <w:t xml:space="preserve">MTRK = </w:t>
      </w:r>
      <w:r w:rsidRPr="007024A4">
        <w:rPr>
          <w:b/>
          <w:i/>
          <w:color w:val="000000"/>
        </w:rPr>
        <w:t xml:space="preserve">MBA + MPRA = </w:t>
      </w:r>
      <w:r w:rsidRPr="007024A4">
        <w:rPr>
          <w:b/>
          <w:color w:val="000000"/>
        </w:rPr>
        <w:t>0.019 + 0.25 = 0.269</w:t>
      </w:r>
    </w:p>
    <w:p w14:paraId="18FBCD5D" w14:textId="77777777" w:rsidR="007024A4" w:rsidRPr="007024A4" w:rsidRDefault="007024A4" w:rsidP="007024A4">
      <w:pPr>
        <w:rPr>
          <w:b/>
          <w:color w:val="000000"/>
        </w:rPr>
      </w:pPr>
    </w:p>
    <w:p w14:paraId="623C02E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9130B1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EE808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Концентрация ЗВ в парах, % масс (Прил. 14), </w:t>
      </w:r>
      <w:r w:rsidRPr="007024A4">
        <w:rPr>
          <w:b/>
          <w:i/>
          <w:color w:val="000000"/>
          <w:sz w:val="22"/>
        </w:rPr>
        <w:t xml:space="preserve">CI = </w:t>
      </w:r>
      <w:r w:rsidRPr="007024A4">
        <w:rPr>
          <w:b/>
          <w:color w:val="000000"/>
        </w:rPr>
        <w:t>99.72</w:t>
      </w:r>
    </w:p>
    <w:p w14:paraId="1239003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(5.2.5), </w:t>
      </w:r>
      <w:r w:rsidRPr="007024A4">
        <w:rPr>
          <w:b/>
          <w:i/>
          <w:color w:val="000000"/>
          <w:sz w:val="22"/>
        </w:rPr>
        <w:t xml:space="preserve">_M_ = </w:t>
      </w:r>
      <w:r w:rsidRPr="007024A4">
        <w:rPr>
          <w:b/>
          <w:i/>
          <w:color w:val="000000"/>
        </w:rPr>
        <w:t xml:space="preserve">CI · M / 100 = </w:t>
      </w:r>
      <w:r w:rsidRPr="007024A4">
        <w:rPr>
          <w:b/>
          <w:color w:val="000000"/>
        </w:rPr>
        <w:t>99.72 · 0.269 / 100 = 0.2682468</w:t>
      </w:r>
    </w:p>
    <w:p w14:paraId="4F21D1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из разовых выброс, г/с (5.2.4), </w:t>
      </w:r>
      <w:r w:rsidRPr="007024A4">
        <w:rPr>
          <w:b/>
          <w:i/>
          <w:color w:val="000000"/>
          <w:sz w:val="22"/>
        </w:rPr>
        <w:t xml:space="preserve">_G_ = </w:t>
      </w:r>
      <w:r w:rsidRPr="007024A4">
        <w:rPr>
          <w:b/>
          <w:i/>
          <w:color w:val="000000"/>
        </w:rPr>
        <w:t xml:space="preserve">CI · G / 100 = </w:t>
      </w:r>
      <w:r w:rsidRPr="007024A4">
        <w:rPr>
          <w:b/>
          <w:color w:val="000000"/>
        </w:rPr>
        <w:t>99.72 · 0.000698 / 100 = 0.0006960456</w:t>
      </w:r>
    </w:p>
    <w:p w14:paraId="73345523" w14:textId="77777777" w:rsidR="007024A4" w:rsidRPr="007024A4" w:rsidRDefault="007024A4" w:rsidP="007024A4">
      <w:pPr>
        <w:rPr>
          <w:b/>
          <w:color w:val="000000"/>
        </w:rPr>
      </w:pPr>
    </w:p>
    <w:p w14:paraId="2594C64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1CC9DA08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F8D31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Концентрация ЗВ в парах, % масс (Прил. 14), </w:t>
      </w:r>
      <w:r w:rsidRPr="007024A4">
        <w:rPr>
          <w:b/>
          <w:i/>
          <w:color w:val="000000"/>
          <w:sz w:val="22"/>
        </w:rPr>
        <w:t xml:space="preserve">CI = </w:t>
      </w:r>
      <w:r w:rsidRPr="007024A4">
        <w:rPr>
          <w:b/>
          <w:color w:val="000000"/>
        </w:rPr>
        <w:t>0.28</w:t>
      </w:r>
    </w:p>
    <w:p w14:paraId="2FC0D9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(5.2.5), </w:t>
      </w:r>
      <w:r w:rsidRPr="007024A4">
        <w:rPr>
          <w:b/>
          <w:i/>
          <w:color w:val="000000"/>
          <w:sz w:val="22"/>
        </w:rPr>
        <w:t xml:space="preserve">_M_ = </w:t>
      </w:r>
      <w:r w:rsidRPr="007024A4">
        <w:rPr>
          <w:b/>
          <w:i/>
          <w:color w:val="000000"/>
        </w:rPr>
        <w:t xml:space="preserve">CI · M / 100 = </w:t>
      </w:r>
      <w:r w:rsidRPr="007024A4">
        <w:rPr>
          <w:b/>
          <w:color w:val="000000"/>
        </w:rPr>
        <w:t>0.28 · 0.269 / 100 = 0.0007532</w:t>
      </w:r>
    </w:p>
    <w:p w14:paraId="695BC5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из разовых выброс, г/с (5.2.4), </w:t>
      </w:r>
      <w:r w:rsidRPr="007024A4">
        <w:rPr>
          <w:b/>
          <w:i/>
          <w:color w:val="000000"/>
          <w:sz w:val="22"/>
        </w:rPr>
        <w:t xml:space="preserve">_G_ = </w:t>
      </w:r>
      <w:r w:rsidRPr="007024A4">
        <w:rPr>
          <w:b/>
          <w:i/>
          <w:color w:val="000000"/>
        </w:rPr>
        <w:t xml:space="preserve">CI · G / 100 = </w:t>
      </w:r>
      <w:r w:rsidRPr="007024A4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2F640C7F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C826" w14:textId="2C403D6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2A5A" w14:textId="377F728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A2A6" w14:textId="2F59790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A021" w14:textId="16853FD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31A00D42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046" w14:textId="642960A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405" w14:textId="226D27E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1C32" w14:textId="509FB45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5D6" w14:textId="19D619A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0.0007532</w:t>
            </w:r>
          </w:p>
        </w:tc>
      </w:tr>
      <w:tr w:rsidR="007024A4" w14:paraId="7D49F0E1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21B5" w14:textId="18AAEAD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414" w14:textId="7000F55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F9C" w14:textId="6FD0779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6AF" w14:textId="2B88172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0.2682468</w:t>
            </w:r>
          </w:p>
        </w:tc>
      </w:tr>
    </w:tbl>
    <w:p w14:paraId="0172E251" w14:textId="16EBA669" w:rsidR="007024A4" w:rsidRPr="007024A4" w:rsidRDefault="007024A4" w:rsidP="007024A4">
      <w:pPr>
        <w:rPr>
          <w:color w:val="000000"/>
          <w:sz w:val="22"/>
        </w:rPr>
      </w:pPr>
    </w:p>
    <w:p w14:paraId="25236A81" w14:textId="77777777" w:rsidR="007024A4" w:rsidRPr="007024A4" w:rsidRDefault="007024A4" w:rsidP="007024A4">
      <w:pPr>
        <w:rPr>
          <w:color w:val="000000"/>
          <w:sz w:val="22"/>
        </w:rPr>
      </w:pPr>
    </w:p>
    <w:p w14:paraId="1C6FCC99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530A5175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3662A27B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A3F829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48999E06" w14:textId="77777777" w:rsidR="007024A4" w:rsidRPr="007024A4" w:rsidRDefault="007024A4" w:rsidP="007024A4">
      <w:pPr>
        <w:rPr>
          <w:color w:val="000000"/>
          <w:sz w:val="22"/>
        </w:rPr>
      </w:pPr>
    </w:p>
    <w:p w14:paraId="456DA3E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Время:18:21:44</w:t>
      </w:r>
    </w:p>
    <w:p w14:paraId="7F6E3ACD" w14:textId="77777777" w:rsidR="007024A4" w:rsidRPr="007024A4" w:rsidRDefault="007024A4" w:rsidP="007024A4">
      <w:pPr>
        <w:rPr>
          <w:color w:val="000000"/>
          <w:sz w:val="22"/>
        </w:rPr>
      </w:pPr>
    </w:p>
    <w:p w14:paraId="2A4BF0E4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49F04952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1A3A8C5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76A3D47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25BF4532" w14:textId="77777777" w:rsidR="007024A4" w:rsidRPr="007024A4" w:rsidRDefault="007024A4" w:rsidP="007024A4">
      <w:pPr>
        <w:rPr>
          <w:color w:val="000000"/>
          <w:sz w:val="22"/>
        </w:rPr>
      </w:pPr>
    </w:p>
    <w:p w14:paraId="494ECC2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6010, Пылящая повехность</w:t>
      </w:r>
    </w:p>
    <w:p w14:paraId="3B3068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6010 01, Склад ПРС №1</w:t>
      </w:r>
    </w:p>
    <w:p w14:paraId="4B8432B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71F8771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C2D61D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F678991" w14:textId="77777777" w:rsidR="007024A4" w:rsidRPr="007024A4" w:rsidRDefault="007024A4" w:rsidP="007024A4">
      <w:pPr>
        <w:rPr>
          <w:color w:val="000000"/>
          <w:sz w:val="22"/>
        </w:rPr>
      </w:pPr>
    </w:p>
    <w:p w14:paraId="5466786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A0BB4FB" w14:textId="77777777" w:rsidR="007024A4" w:rsidRPr="007024A4" w:rsidRDefault="007024A4" w:rsidP="007024A4">
      <w:pPr>
        <w:rPr>
          <w:color w:val="000000"/>
          <w:sz w:val="22"/>
        </w:rPr>
      </w:pPr>
    </w:p>
    <w:p w14:paraId="56EE8E3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98542C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Песчано-гравийная смесь (ПГС)</w:t>
      </w:r>
    </w:p>
    <w:p w14:paraId="7B74DD33" w14:textId="77777777" w:rsidR="007024A4" w:rsidRPr="007024A4" w:rsidRDefault="007024A4" w:rsidP="007024A4">
      <w:pPr>
        <w:rPr>
          <w:color w:val="000000"/>
          <w:sz w:val="22"/>
        </w:rPr>
      </w:pPr>
    </w:p>
    <w:p w14:paraId="1C3E216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2E5A1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3490D9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46CC8B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53B95D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4EC60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16D13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D0397E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9DF16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AAA90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A02F2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6898FF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E7BC89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40</w:t>
      </w:r>
    </w:p>
    <w:p w14:paraId="490741C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0.5</w:t>
      </w:r>
    </w:p>
    <w:p w14:paraId="1563F3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1FC7B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7CBDB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</w:t>
      </w:r>
    </w:p>
    <w:p w14:paraId="7B280EC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1AC9C4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20716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5A1A5A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F8DC6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0.5 · 0.002 · 9999 · (1-0.85) = 0.37</w:t>
      </w:r>
    </w:p>
    <w:p w14:paraId="72A058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0.5 · 0.002 · 9999 · (365-(150 + 30)) · (1-0.85) = 4.17</w:t>
      </w:r>
    </w:p>
    <w:p w14:paraId="59B4FE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 + 0.37 = 0.37</w:t>
      </w:r>
    </w:p>
    <w:p w14:paraId="6B6CD8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0 + 4.17 = 4.17</w:t>
      </w:r>
    </w:p>
    <w:p w14:paraId="45EE0A8C" w14:textId="77777777" w:rsidR="007024A4" w:rsidRPr="007024A4" w:rsidRDefault="007024A4" w:rsidP="007024A4">
      <w:pPr>
        <w:rPr>
          <w:b/>
          <w:color w:val="000000"/>
        </w:rPr>
      </w:pPr>
    </w:p>
    <w:p w14:paraId="1979087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A6AFE4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Песчано-гравийная смесь (ПГС)</w:t>
      </w:r>
    </w:p>
    <w:p w14:paraId="30015ABA" w14:textId="77777777" w:rsidR="007024A4" w:rsidRPr="007024A4" w:rsidRDefault="007024A4" w:rsidP="007024A4">
      <w:pPr>
        <w:rPr>
          <w:color w:val="000000"/>
          <w:sz w:val="22"/>
        </w:rPr>
      </w:pPr>
    </w:p>
    <w:p w14:paraId="5B6C467A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49B697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F6B4FA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7C87D6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8F5160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53D3D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95E0F6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DC724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EC77F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FCEA6F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3FA46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C5298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D86E9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40</w:t>
      </w:r>
    </w:p>
    <w:p w14:paraId="29EA6A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0.5</w:t>
      </w:r>
    </w:p>
    <w:p w14:paraId="5ACAAE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E5DD0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6DA33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</w:t>
      </w:r>
    </w:p>
    <w:p w14:paraId="6BE9E6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4920E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2FFA6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7BEDA6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072FDDB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0.5 · 0.002 · 9999 · (1-0.85) = 0.37</w:t>
      </w:r>
    </w:p>
    <w:p w14:paraId="4AA6E9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0.5 · 0.002 · 9999 · (365-(150 + 30)) · (1-0.85) = 4.17</w:t>
      </w:r>
    </w:p>
    <w:p w14:paraId="3F5A515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0.37 + 0.37 = 0.74</w:t>
      </w:r>
    </w:p>
    <w:p w14:paraId="6C6436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4.17 + 4.17 = 8.34</w:t>
      </w:r>
    </w:p>
    <w:p w14:paraId="77ED1271" w14:textId="77777777" w:rsidR="007024A4" w:rsidRPr="007024A4" w:rsidRDefault="007024A4" w:rsidP="007024A4">
      <w:pPr>
        <w:rPr>
          <w:b/>
          <w:color w:val="000000"/>
        </w:rPr>
      </w:pPr>
    </w:p>
    <w:p w14:paraId="00820AF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FE8B53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Песчано-гравийная смесь (ПГС)</w:t>
      </w:r>
    </w:p>
    <w:p w14:paraId="3404094E" w14:textId="77777777" w:rsidR="007024A4" w:rsidRPr="007024A4" w:rsidRDefault="007024A4" w:rsidP="007024A4">
      <w:pPr>
        <w:rPr>
          <w:color w:val="000000"/>
          <w:sz w:val="22"/>
        </w:rPr>
      </w:pPr>
    </w:p>
    <w:p w14:paraId="1DF54DDB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416D67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9F6028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AAA8DA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7911A7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AB5C0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DF5E65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A7247E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E3849F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CAC17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E29FC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2387C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9D05ED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40</w:t>
      </w:r>
    </w:p>
    <w:p w14:paraId="1D5A3FF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0.5</w:t>
      </w:r>
    </w:p>
    <w:p w14:paraId="096376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09B6E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7D79A7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</w:t>
      </w:r>
    </w:p>
    <w:p w14:paraId="6464CD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55AF3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57F05BE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4E663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D63DF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0.5 · 0.002 · 9999 · (1-0.85) = 0.37</w:t>
      </w:r>
    </w:p>
    <w:p w14:paraId="2218FEC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0.5 · 0.002 · 9999 · (365-(150 + 30)) · (1-0.85) = 4.17</w:t>
      </w:r>
    </w:p>
    <w:p w14:paraId="6894DA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0.74 + 0.37 = 1.11</w:t>
      </w:r>
    </w:p>
    <w:p w14:paraId="3C82DB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8.34 + 4.17 = 12.5</w:t>
      </w:r>
    </w:p>
    <w:p w14:paraId="5BA2B22B" w14:textId="77777777" w:rsidR="007024A4" w:rsidRPr="007024A4" w:rsidRDefault="007024A4" w:rsidP="007024A4">
      <w:pPr>
        <w:rPr>
          <w:b/>
          <w:color w:val="000000"/>
        </w:rPr>
      </w:pPr>
    </w:p>
    <w:p w14:paraId="2E02C62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42FAB02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Песчано-гравийная смесь (ПГС)</w:t>
      </w:r>
    </w:p>
    <w:p w14:paraId="12F63E3F" w14:textId="77777777" w:rsidR="007024A4" w:rsidRPr="007024A4" w:rsidRDefault="007024A4" w:rsidP="007024A4">
      <w:pPr>
        <w:rPr>
          <w:color w:val="000000"/>
          <w:sz w:val="22"/>
        </w:rPr>
      </w:pPr>
    </w:p>
    <w:p w14:paraId="2DE5149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7EE3EB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022075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2B1883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7DA96E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EDB5F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EE6B03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0DC82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A315B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D4EF62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055D2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8F836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F7F64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40</w:t>
      </w:r>
    </w:p>
    <w:p w14:paraId="6C0118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0.5</w:t>
      </w:r>
    </w:p>
    <w:p w14:paraId="6162DE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B5462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CF482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</w:t>
      </w:r>
    </w:p>
    <w:p w14:paraId="5B8092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4C23D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EB56B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136D43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2EA02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0.5 · 0.002 · 9999 · (1-0.85) = 0.37</w:t>
      </w:r>
    </w:p>
    <w:p w14:paraId="5B4A072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0.5 · 0.002 · 9999 · (365-(150 + 30)) · (1-0.85) = 4.17</w:t>
      </w:r>
    </w:p>
    <w:p w14:paraId="50CF31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1.11 + 0.37 = 1.48</w:t>
      </w:r>
    </w:p>
    <w:p w14:paraId="272DF3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12.5 + 4.17 = 16.67</w:t>
      </w:r>
    </w:p>
    <w:p w14:paraId="79A247A8" w14:textId="77777777" w:rsidR="007024A4" w:rsidRPr="007024A4" w:rsidRDefault="007024A4" w:rsidP="007024A4">
      <w:pPr>
        <w:rPr>
          <w:b/>
          <w:color w:val="000000"/>
        </w:rPr>
      </w:pPr>
    </w:p>
    <w:p w14:paraId="6896DD1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AFBA2E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Песчано-гравийная смесь (ПГС)</w:t>
      </w:r>
    </w:p>
    <w:p w14:paraId="668A0F0B" w14:textId="77777777" w:rsidR="007024A4" w:rsidRPr="007024A4" w:rsidRDefault="007024A4" w:rsidP="007024A4">
      <w:pPr>
        <w:rPr>
          <w:color w:val="000000"/>
          <w:sz w:val="22"/>
        </w:rPr>
      </w:pPr>
    </w:p>
    <w:p w14:paraId="3C10905F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2A097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05448F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1F5F6A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4E9F79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7088C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C8EB0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B2954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A2FBDF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2DADA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4A0E4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E71A7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D677A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40</w:t>
      </w:r>
    </w:p>
    <w:p w14:paraId="4E1BEFE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0.5</w:t>
      </w:r>
    </w:p>
    <w:p w14:paraId="08434DB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8091</w:t>
      </w:r>
    </w:p>
    <w:p w14:paraId="328C3F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40E2F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</w:t>
      </w:r>
    </w:p>
    <w:p w14:paraId="01442D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F4D01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34E64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6595E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49FF02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0.5 · 0.002 · 8091 · (1-0.85) = 0.299</w:t>
      </w:r>
    </w:p>
    <w:p w14:paraId="28B5B0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0.5 · 0.002 · 8091 · (365-(150 + 30)) · (1-0.85) = 3.375</w:t>
      </w:r>
    </w:p>
    <w:p w14:paraId="318AEF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1.48 + 0.299 = 1.78</w:t>
      </w:r>
    </w:p>
    <w:p w14:paraId="5BEE3B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16.67 + 3.375 = 20.05</w:t>
      </w:r>
    </w:p>
    <w:p w14:paraId="58000469" w14:textId="77777777" w:rsidR="007024A4" w:rsidRPr="007024A4" w:rsidRDefault="007024A4" w:rsidP="007024A4">
      <w:pPr>
        <w:rPr>
          <w:b/>
          <w:color w:val="000000"/>
        </w:rPr>
      </w:pPr>
    </w:p>
    <w:p w14:paraId="4A78D0E8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5924EFD7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CCFA" w14:textId="7911EF2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659E" w14:textId="400FD7F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2D39" w14:textId="3ADE3A2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C0D7" w14:textId="7A6A1FA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281E40E6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D5A2" w14:textId="2BAC7A7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A0B7" w14:textId="12E308F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F82" w14:textId="2ADAB3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C74" w14:textId="232A1C8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20.05</w:t>
            </w:r>
          </w:p>
        </w:tc>
      </w:tr>
    </w:tbl>
    <w:p w14:paraId="7E1D3EDB" w14:textId="13B60F62" w:rsidR="007024A4" w:rsidRPr="007024A4" w:rsidRDefault="007024A4" w:rsidP="007024A4">
      <w:pPr>
        <w:rPr>
          <w:color w:val="000000"/>
          <w:sz w:val="22"/>
        </w:rPr>
      </w:pPr>
    </w:p>
    <w:p w14:paraId="56B9934C" w14:textId="77777777" w:rsidR="007024A4" w:rsidRPr="007024A4" w:rsidRDefault="007024A4" w:rsidP="007024A4">
      <w:pPr>
        <w:rPr>
          <w:color w:val="000000"/>
          <w:sz w:val="22"/>
        </w:rPr>
      </w:pPr>
    </w:p>
    <w:p w14:paraId="51584B68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31232A3C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0EE487AD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586A24C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5A2E4817" w14:textId="77777777" w:rsidR="007024A4" w:rsidRPr="007024A4" w:rsidRDefault="007024A4" w:rsidP="007024A4">
      <w:pPr>
        <w:rPr>
          <w:color w:val="000000"/>
          <w:sz w:val="22"/>
        </w:rPr>
      </w:pPr>
    </w:p>
    <w:p w14:paraId="10474B7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Время:18:22:21</w:t>
      </w:r>
    </w:p>
    <w:p w14:paraId="01FE4FD8" w14:textId="77777777" w:rsidR="007024A4" w:rsidRPr="007024A4" w:rsidRDefault="007024A4" w:rsidP="007024A4">
      <w:pPr>
        <w:rPr>
          <w:color w:val="000000"/>
          <w:sz w:val="22"/>
        </w:rPr>
      </w:pPr>
    </w:p>
    <w:p w14:paraId="6D09CA1A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7F325BCF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73B023D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05B45FC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4F24DEDA" w14:textId="77777777" w:rsidR="007024A4" w:rsidRPr="007024A4" w:rsidRDefault="007024A4" w:rsidP="007024A4">
      <w:pPr>
        <w:rPr>
          <w:color w:val="000000"/>
          <w:sz w:val="22"/>
        </w:rPr>
      </w:pPr>
    </w:p>
    <w:p w14:paraId="38451FE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Источник загрязнения: 6011, Пылящая поверхность</w:t>
      </w:r>
    </w:p>
    <w:p w14:paraId="0228D84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6011 01, Склад ПРС №2</w:t>
      </w:r>
    </w:p>
    <w:p w14:paraId="1A61FA3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56E339C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0467F2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122CDA1" w14:textId="77777777" w:rsidR="007024A4" w:rsidRPr="007024A4" w:rsidRDefault="007024A4" w:rsidP="007024A4">
      <w:pPr>
        <w:rPr>
          <w:color w:val="000000"/>
          <w:sz w:val="22"/>
        </w:rPr>
      </w:pPr>
    </w:p>
    <w:p w14:paraId="17AFEDF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2E30C37" w14:textId="77777777" w:rsidR="007024A4" w:rsidRPr="007024A4" w:rsidRDefault="007024A4" w:rsidP="007024A4">
      <w:pPr>
        <w:rPr>
          <w:color w:val="000000"/>
          <w:sz w:val="22"/>
        </w:rPr>
      </w:pPr>
    </w:p>
    <w:p w14:paraId="3D0F3D9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46308D1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Песчано-гравийная смесь (ПГС)</w:t>
      </w:r>
    </w:p>
    <w:p w14:paraId="29F49A63" w14:textId="77777777" w:rsidR="007024A4" w:rsidRPr="007024A4" w:rsidRDefault="007024A4" w:rsidP="007024A4">
      <w:pPr>
        <w:rPr>
          <w:color w:val="000000"/>
          <w:sz w:val="22"/>
        </w:rPr>
      </w:pPr>
    </w:p>
    <w:p w14:paraId="7A1ECE18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63619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8BC963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56DA40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3981E9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1E2FFF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C9282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20B66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CB9E72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9D62B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6D010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5645C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954DE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40</w:t>
      </w:r>
    </w:p>
    <w:p w14:paraId="0AA20F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0.5</w:t>
      </w:r>
    </w:p>
    <w:p w14:paraId="4B1CC20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F2ECE6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D1435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</w:t>
      </w:r>
    </w:p>
    <w:p w14:paraId="6BA0D6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743D8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A5D1D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7801B5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58604E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0.5 · 0.002 · 9999 · (1-0.85) = 0.37</w:t>
      </w:r>
    </w:p>
    <w:p w14:paraId="1E238A0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0.5 · 0.002 · 9999 · (365-(150 + 30)) · (1-0.85) = 4.17</w:t>
      </w:r>
    </w:p>
    <w:p w14:paraId="50ED059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 + 0.37 = 0.37</w:t>
      </w:r>
    </w:p>
    <w:p w14:paraId="7A7E5E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0 + 4.17 = 4.17</w:t>
      </w:r>
    </w:p>
    <w:p w14:paraId="66E77DA2" w14:textId="77777777" w:rsidR="007024A4" w:rsidRPr="007024A4" w:rsidRDefault="007024A4" w:rsidP="007024A4">
      <w:pPr>
        <w:rPr>
          <w:b/>
          <w:color w:val="000000"/>
        </w:rPr>
      </w:pPr>
    </w:p>
    <w:p w14:paraId="7384996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E965BD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Песчано-гравийная смесь (ПГС)</w:t>
      </w:r>
    </w:p>
    <w:p w14:paraId="4510494A" w14:textId="77777777" w:rsidR="007024A4" w:rsidRPr="007024A4" w:rsidRDefault="007024A4" w:rsidP="007024A4">
      <w:pPr>
        <w:rPr>
          <w:color w:val="000000"/>
          <w:sz w:val="22"/>
        </w:rPr>
      </w:pPr>
    </w:p>
    <w:p w14:paraId="3703AD9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FAFD95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7C1677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1BA249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Степень открытости: с 4-х сторон</w:t>
      </w:r>
    </w:p>
    <w:p w14:paraId="023F45D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8C73A5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7C3A4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ED19F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0D109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BBEA4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0F27A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30517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660C5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40</w:t>
      </w:r>
    </w:p>
    <w:p w14:paraId="6B2960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0.5</w:t>
      </w:r>
    </w:p>
    <w:p w14:paraId="5B8A63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8661</w:t>
      </w:r>
    </w:p>
    <w:p w14:paraId="4E933B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44976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0.002</w:t>
      </w:r>
    </w:p>
    <w:p w14:paraId="28BCB7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174744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80F3F5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BDA3C6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E0CA5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0.5 · 0.002 · 8661 · (1-0.85) = 0.32</w:t>
      </w:r>
    </w:p>
    <w:p w14:paraId="32D0BAE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0.5 · 0.002 · 8661 · (365-(150 + 30)) · (1-0.85) = 3.61</w:t>
      </w:r>
    </w:p>
    <w:p w14:paraId="0FC874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0.37 + 0.32 = 0.69</w:t>
      </w:r>
    </w:p>
    <w:p w14:paraId="0973351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4.17 + 3.61 = 7.78</w:t>
      </w:r>
    </w:p>
    <w:p w14:paraId="367D0567" w14:textId="77777777" w:rsidR="007024A4" w:rsidRPr="007024A4" w:rsidRDefault="007024A4" w:rsidP="007024A4">
      <w:pPr>
        <w:rPr>
          <w:b/>
          <w:color w:val="000000"/>
        </w:rPr>
      </w:pPr>
    </w:p>
    <w:p w14:paraId="761E9261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00E42CF0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1372" w14:textId="4C9CAD7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BC7A" w14:textId="31B82DA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79C5" w14:textId="01BC99D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78AC" w14:textId="3B679B9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2EA12E57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AD2" w14:textId="787B8B4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477" w14:textId="369B348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3B8B" w14:textId="7B3B041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3D3" w14:textId="2219F46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7.78</w:t>
            </w:r>
          </w:p>
        </w:tc>
      </w:tr>
    </w:tbl>
    <w:p w14:paraId="744EC223" w14:textId="75451409" w:rsidR="007024A4" w:rsidRPr="007024A4" w:rsidRDefault="007024A4" w:rsidP="007024A4">
      <w:pPr>
        <w:rPr>
          <w:color w:val="000000"/>
          <w:sz w:val="22"/>
        </w:rPr>
      </w:pPr>
    </w:p>
    <w:p w14:paraId="39418A46" w14:textId="77777777" w:rsidR="007024A4" w:rsidRPr="007024A4" w:rsidRDefault="007024A4" w:rsidP="007024A4">
      <w:pPr>
        <w:rPr>
          <w:color w:val="000000"/>
          <w:sz w:val="22"/>
        </w:rPr>
      </w:pPr>
    </w:p>
    <w:p w14:paraId="350A124D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1450B1B6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DF757C2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2036E43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22FA3DDF" w14:textId="77777777" w:rsidR="007024A4" w:rsidRPr="007024A4" w:rsidRDefault="007024A4" w:rsidP="007024A4">
      <w:pPr>
        <w:rPr>
          <w:color w:val="000000"/>
          <w:sz w:val="22"/>
        </w:rPr>
      </w:pPr>
    </w:p>
    <w:p w14:paraId="1088E20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Время:12:46:58</w:t>
      </w:r>
    </w:p>
    <w:p w14:paraId="225E3DCD" w14:textId="77777777" w:rsidR="007024A4" w:rsidRPr="007024A4" w:rsidRDefault="007024A4" w:rsidP="007024A4">
      <w:pPr>
        <w:rPr>
          <w:color w:val="000000"/>
          <w:sz w:val="22"/>
        </w:rPr>
      </w:pPr>
    </w:p>
    <w:p w14:paraId="7F66EE5B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01AA9800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7C5D432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1F73339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4895E8C" w14:textId="77777777" w:rsidR="007024A4" w:rsidRPr="007024A4" w:rsidRDefault="007024A4" w:rsidP="007024A4">
      <w:pPr>
        <w:rPr>
          <w:color w:val="000000"/>
          <w:sz w:val="22"/>
        </w:rPr>
      </w:pPr>
    </w:p>
    <w:p w14:paraId="33FA46F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6012, Пылящая поверхность</w:t>
      </w:r>
    </w:p>
    <w:p w14:paraId="0A521D7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6012 01, Внешний отвал вскрышных пород</w:t>
      </w:r>
    </w:p>
    <w:p w14:paraId="5F56049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1A8BA46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10D696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4E40A9C" w14:textId="77777777" w:rsidR="007024A4" w:rsidRPr="007024A4" w:rsidRDefault="007024A4" w:rsidP="007024A4">
      <w:pPr>
        <w:rPr>
          <w:color w:val="000000"/>
          <w:sz w:val="22"/>
        </w:rPr>
      </w:pPr>
    </w:p>
    <w:p w14:paraId="1D5C816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1112CA1" w14:textId="77777777" w:rsidR="007024A4" w:rsidRPr="007024A4" w:rsidRDefault="007024A4" w:rsidP="007024A4">
      <w:pPr>
        <w:rPr>
          <w:color w:val="000000"/>
          <w:sz w:val="22"/>
        </w:rPr>
      </w:pPr>
    </w:p>
    <w:p w14:paraId="0BD85A7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43CA6B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4E9A298" w14:textId="77777777" w:rsidR="007024A4" w:rsidRPr="007024A4" w:rsidRDefault="007024A4" w:rsidP="007024A4">
      <w:pPr>
        <w:rPr>
          <w:color w:val="000000"/>
          <w:sz w:val="22"/>
        </w:rPr>
      </w:pPr>
    </w:p>
    <w:p w14:paraId="6F651707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1A8D2B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918AEA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829D1A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76BF53A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A26AF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4E9CB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F8E369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2F5AC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E08B1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463AA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FE590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6E91F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0CD590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67FB4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1B4C2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D4290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7F1B0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F8754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D9261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31432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4D8068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AFB84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FABB5E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 + 0.37 = 0.37</w:t>
      </w:r>
    </w:p>
    <w:p w14:paraId="67B883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0 + 4.17 = 4.17</w:t>
      </w:r>
    </w:p>
    <w:p w14:paraId="34C9BB5C" w14:textId="77777777" w:rsidR="007024A4" w:rsidRPr="007024A4" w:rsidRDefault="007024A4" w:rsidP="007024A4">
      <w:pPr>
        <w:rPr>
          <w:b/>
          <w:color w:val="000000"/>
        </w:rPr>
      </w:pPr>
    </w:p>
    <w:p w14:paraId="4DE4ABF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CB0059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3B78B69" w14:textId="77777777" w:rsidR="007024A4" w:rsidRPr="007024A4" w:rsidRDefault="007024A4" w:rsidP="007024A4">
      <w:pPr>
        <w:rPr>
          <w:color w:val="000000"/>
          <w:sz w:val="22"/>
        </w:rPr>
      </w:pPr>
    </w:p>
    <w:p w14:paraId="051D315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91A0E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77A639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903DE6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7190CC9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052050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D64A47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49C6D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8257A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CF584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2E5CB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F4D4C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917FA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39CA65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198EA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80FD2C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0C6820E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ECA031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3D426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9940B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EB437A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446F8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5D166E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240ED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0.37 + 0.37 = 0.74</w:t>
      </w:r>
    </w:p>
    <w:p w14:paraId="318080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4.17 + 4.17 = 8.34</w:t>
      </w:r>
    </w:p>
    <w:p w14:paraId="2F6FB35E" w14:textId="77777777" w:rsidR="007024A4" w:rsidRPr="007024A4" w:rsidRDefault="007024A4" w:rsidP="007024A4">
      <w:pPr>
        <w:rPr>
          <w:b/>
          <w:color w:val="000000"/>
        </w:rPr>
      </w:pPr>
    </w:p>
    <w:p w14:paraId="36197C0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F47A28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E8DC236" w14:textId="77777777" w:rsidR="007024A4" w:rsidRPr="007024A4" w:rsidRDefault="007024A4" w:rsidP="007024A4">
      <w:pPr>
        <w:rPr>
          <w:color w:val="000000"/>
          <w:sz w:val="22"/>
        </w:rPr>
      </w:pPr>
    </w:p>
    <w:p w14:paraId="6C38F08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DBA62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A5DEA4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4DEDD56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6F1DD2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AD652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74AAF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014F96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66F8D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E658C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48187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5C0CD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B0CEB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C3BF28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41AE3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08FF1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0F1274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14CE3E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E0BC2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F3EDC0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7949F3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83860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86EA6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10E56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0.74 + 0.37 = 1.11</w:t>
      </w:r>
    </w:p>
    <w:p w14:paraId="3AD923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8.34 + 4.17 = 12.5</w:t>
      </w:r>
    </w:p>
    <w:p w14:paraId="5F7938CB" w14:textId="77777777" w:rsidR="007024A4" w:rsidRPr="007024A4" w:rsidRDefault="007024A4" w:rsidP="007024A4">
      <w:pPr>
        <w:rPr>
          <w:b/>
          <w:color w:val="000000"/>
        </w:rPr>
      </w:pPr>
    </w:p>
    <w:p w14:paraId="26448B2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665516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Материал: Песчаник</w:t>
      </w:r>
    </w:p>
    <w:p w14:paraId="7FA2F176" w14:textId="77777777" w:rsidR="007024A4" w:rsidRPr="007024A4" w:rsidRDefault="007024A4" w:rsidP="007024A4">
      <w:pPr>
        <w:rPr>
          <w:color w:val="000000"/>
          <w:sz w:val="22"/>
        </w:rPr>
      </w:pPr>
    </w:p>
    <w:p w14:paraId="5558ECD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F9C13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15586E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11D661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ED2B5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DF0FEB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CECF0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7228A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ABB64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A96A83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B81DC8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A87F18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18E95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F5BA5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4E541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AEE7B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0D9168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01625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4CCA7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504003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3D233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668FD6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BFAD40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1D651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1.11 + 0.37 = 1.48</w:t>
      </w:r>
    </w:p>
    <w:p w14:paraId="7CC47A5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12.5 + 4.17 = 16.67</w:t>
      </w:r>
    </w:p>
    <w:p w14:paraId="63E6C2E1" w14:textId="77777777" w:rsidR="007024A4" w:rsidRPr="007024A4" w:rsidRDefault="007024A4" w:rsidP="007024A4">
      <w:pPr>
        <w:rPr>
          <w:b/>
          <w:color w:val="000000"/>
        </w:rPr>
      </w:pPr>
    </w:p>
    <w:p w14:paraId="751223D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A4A017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3A3956B" w14:textId="77777777" w:rsidR="007024A4" w:rsidRPr="007024A4" w:rsidRDefault="007024A4" w:rsidP="007024A4">
      <w:pPr>
        <w:rPr>
          <w:color w:val="000000"/>
          <w:sz w:val="22"/>
        </w:rPr>
      </w:pPr>
    </w:p>
    <w:p w14:paraId="4B805952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FD97FD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AA46EF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707C69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B3A8B3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57D14D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2CCB9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7C95D1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912E7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5A0A1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FD30A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43C1D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0E3F1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75423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09F8D3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E80EC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74E36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6A7458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38629D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24FAFB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CAA7B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E9042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4D1BCE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826503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1.48 + 0.37 = 1.85</w:t>
      </w:r>
    </w:p>
    <w:p w14:paraId="2FA8303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16.67 + 4.17 = 20.84</w:t>
      </w:r>
    </w:p>
    <w:p w14:paraId="7D9188DB" w14:textId="77777777" w:rsidR="007024A4" w:rsidRPr="007024A4" w:rsidRDefault="007024A4" w:rsidP="007024A4">
      <w:pPr>
        <w:rPr>
          <w:b/>
          <w:color w:val="000000"/>
        </w:rPr>
      </w:pPr>
    </w:p>
    <w:p w14:paraId="4A8EC7F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B4DDD4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A6E2526" w14:textId="77777777" w:rsidR="007024A4" w:rsidRPr="007024A4" w:rsidRDefault="007024A4" w:rsidP="007024A4">
      <w:pPr>
        <w:rPr>
          <w:color w:val="000000"/>
          <w:sz w:val="22"/>
        </w:rPr>
      </w:pPr>
    </w:p>
    <w:p w14:paraId="7E951482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9897C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EE8B56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6A3DF9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276689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4D883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BE29A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B20D40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8FEC36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30F67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8CDA4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2F37B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5ACDE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0B73C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B0359F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6AF22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E036DD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57ABF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4ED53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5A469F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B097CF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DE13F2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2B5D99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D8DC83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1.85 + 0.37 = 2.22</w:t>
      </w:r>
    </w:p>
    <w:p w14:paraId="08B60D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20.84 + 4.17 = 25</w:t>
      </w:r>
    </w:p>
    <w:p w14:paraId="2D7ADE78" w14:textId="77777777" w:rsidR="007024A4" w:rsidRPr="007024A4" w:rsidRDefault="007024A4" w:rsidP="007024A4">
      <w:pPr>
        <w:rPr>
          <w:b/>
          <w:color w:val="000000"/>
        </w:rPr>
      </w:pPr>
    </w:p>
    <w:p w14:paraId="162204F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22BA9B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B78D32C" w14:textId="77777777" w:rsidR="007024A4" w:rsidRPr="007024A4" w:rsidRDefault="007024A4" w:rsidP="007024A4">
      <w:pPr>
        <w:rPr>
          <w:color w:val="000000"/>
          <w:sz w:val="22"/>
        </w:rPr>
      </w:pPr>
    </w:p>
    <w:p w14:paraId="237F6CAB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24A4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F2986B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75A73A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6F8845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01A29F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C66279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AFAB79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3D6D93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6BADF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80899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E9F143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616F2F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20D45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0AEB9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3DB24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90D38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920E7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3FA742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FFC96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9F771F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01B96A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21611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33DED9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9A067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2.22 + 0.37 = 2.59</w:t>
      </w:r>
    </w:p>
    <w:p w14:paraId="33A51E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25 + 4.17 = 29.17</w:t>
      </w:r>
    </w:p>
    <w:p w14:paraId="13F346FF" w14:textId="77777777" w:rsidR="007024A4" w:rsidRPr="007024A4" w:rsidRDefault="007024A4" w:rsidP="007024A4">
      <w:pPr>
        <w:rPr>
          <w:b/>
          <w:color w:val="000000"/>
        </w:rPr>
      </w:pPr>
    </w:p>
    <w:p w14:paraId="0A2A202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68A5F2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72C0A2C2" w14:textId="77777777" w:rsidR="007024A4" w:rsidRPr="007024A4" w:rsidRDefault="007024A4" w:rsidP="007024A4">
      <w:pPr>
        <w:rPr>
          <w:color w:val="000000"/>
          <w:sz w:val="22"/>
        </w:rPr>
      </w:pPr>
    </w:p>
    <w:p w14:paraId="65B2AF7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571E2E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59E6BF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F36627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7DB6A62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8FB12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A6981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3B66DF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CCC34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B8F6B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80CBF1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FB964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E41C41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826B03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4E8ED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5B9A7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555D69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A7FC8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85235C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F0E3E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2CC3C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0B79851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585525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73D02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2.59 + 0.37 = 2.96</w:t>
      </w:r>
    </w:p>
    <w:p w14:paraId="5C5082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29.17 + 4.17 = 33.34</w:t>
      </w:r>
    </w:p>
    <w:p w14:paraId="008EA781" w14:textId="77777777" w:rsidR="007024A4" w:rsidRPr="007024A4" w:rsidRDefault="007024A4" w:rsidP="007024A4">
      <w:pPr>
        <w:rPr>
          <w:b/>
          <w:color w:val="000000"/>
        </w:rPr>
      </w:pPr>
    </w:p>
    <w:p w14:paraId="0EB7DF1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3F1630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90427D7" w14:textId="77777777" w:rsidR="007024A4" w:rsidRPr="007024A4" w:rsidRDefault="007024A4" w:rsidP="007024A4">
      <w:pPr>
        <w:rPr>
          <w:color w:val="000000"/>
          <w:sz w:val="22"/>
        </w:rPr>
      </w:pPr>
    </w:p>
    <w:p w14:paraId="49859D3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C12338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56BFBF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A0C538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6A9C2C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9518E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A2E076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9D254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432AA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06850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EE6FB6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D5762D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6EC90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D360C5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3E878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5C27E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60C7B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CC6DF5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E6F1F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57AD1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4A5AB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DC3D2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31A4E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4431D9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2.96 + 0.37 = 3.33</w:t>
      </w:r>
    </w:p>
    <w:p w14:paraId="496B91F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33.34 + 4.17 = 37.5</w:t>
      </w:r>
    </w:p>
    <w:p w14:paraId="1F6ACD6A" w14:textId="77777777" w:rsidR="007024A4" w:rsidRPr="007024A4" w:rsidRDefault="007024A4" w:rsidP="007024A4">
      <w:pPr>
        <w:rPr>
          <w:b/>
          <w:color w:val="000000"/>
        </w:rPr>
      </w:pPr>
    </w:p>
    <w:p w14:paraId="2CCF29B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67E8B0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7AB39511" w14:textId="77777777" w:rsidR="007024A4" w:rsidRPr="007024A4" w:rsidRDefault="007024A4" w:rsidP="007024A4">
      <w:pPr>
        <w:rPr>
          <w:color w:val="000000"/>
          <w:sz w:val="22"/>
        </w:rPr>
      </w:pPr>
    </w:p>
    <w:p w14:paraId="54901F29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1BA24DB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39EF6F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35D910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Степень открытости: с 4-х сторон</w:t>
      </w:r>
    </w:p>
    <w:p w14:paraId="1C5F17A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62998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B663D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40A40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B340D0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3B909C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BD2F2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C89432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F2924F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B33F4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9F26F0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041964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59AB99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4B5D22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58246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E70A67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28C08A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82084C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5F4AF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C275B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3.33 + 0.37 = 3.7</w:t>
      </w:r>
    </w:p>
    <w:p w14:paraId="531560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37.5 + 4.17 = 41.7</w:t>
      </w:r>
    </w:p>
    <w:p w14:paraId="55129BF6" w14:textId="77777777" w:rsidR="007024A4" w:rsidRPr="007024A4" w:rsidRDefault="007024A4" w:rsidP="007024A4">
      <w:pPr>
        <w:rPr>
          <w:b/>
          <w:color w:val="000000"/>
        </w:rPr>
      </w:pPr>
    </w:p>
    <w:p w14:paraId="0A6FEFE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CE6444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EE6CE53" w14:textId="77777777" w:rsidR="007024A4" w:rsidRPr="007024A4" w:rsidRDefault="007024A4" w:rsidP="007024A4">
      <w:pPr>
        <w:rPr>
          <w:color w:val="000000"/>
          <w:sz w:val="22"/>
        </w:rPr>
      </w:pPr>
    </w:p>
    <w:p w14:paraId="31776E93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B67EA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DC551F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2680B1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721AC5B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CC807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C1C5B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B5B1D0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90671D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3E3B35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B52FD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B964E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A6BE4C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CFF94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D2B46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5C346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F59CE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991A3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10C96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24925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7B1825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3B452A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51FB80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263A35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3.7 + 0.37 = 4.07</w:t>
      </w:r>
    </w:p>
    <w:p w14:paraId="5B03C2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41.7 + 4.17 = 45.9</w:t>
      </w:r>
    </w:p>
    <w:p w14:paraId="334477D1" w14:textId="77777777" w:rsidR="007024A4" w:rsidRPr="007024A4" w:rsidRDefault="007024A4" w:rsidP="007024A4">
      <w:pPr>
        <w:rPr>
          <w:b/>
          <w:color w:val="000000"/>
        </w:rPr>
      </w:pPr>
    </w:p>
    <w:p w14:paraId="1F08F54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D9C8C6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5B8B5F88" w14:textId="77777777" w:rsidR="007024A4" w:rsidRPr="007024A4" w:rsidRDefault="007024A4" w:rsidP="007024A4">
      <w:pPr>
        <w:rPr>
          <w:color w:val="000000"/>
          <w:sz w:val="22"/>
        </w:rPr>
      </w:pPr>
    </w:p>
    <w:p w14:paraId="101013C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AAFD90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23AFB2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E3CD23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01F836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CEF93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966A8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3966A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9F1278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42E35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BC5C9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24DC5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76CD9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8D76C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9B4A19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2B162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997D0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4B4919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666A8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B38A21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74793D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025FB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628D68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B0518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4.07 + 0.37 = 4.44</w:t>
      </w:r>
    </w:p>
    <w:p w14:paraId="417FBE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45.9 + 4.17 = 50.1</w:t>
      </w:r>
    </w:p>
    <w:p w14:paraId="3EDE4C1B" w14:textId="77777777" w:rsidR="007024A4" w:rsidRPr="007024A4" w:rsidRDefault="007024A4" w:rsidP="007024A4">
      <w:pPr>
        <w:rPr>
          <w:b/>
          <w:color w:val="000000"/>
        </w:rPr>
      </w:pPr>
    </w:p>
    <w:p w14:paraId="20FDCE3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897550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1557534" w14:textId="77777777" w:rsidR="007024A4" w:rsidRPr="007024A4" w:rsidRDefault="007024A4" w:rsidP="007024A4">
      <w:pPr>
        <w:rPr>
          <w:color w:val="000000"/>
          <w:sz w:val="22"/>
        </w:rPr>
      </w:pPr>
    </w:p>
    <w:p w14:paraId="68C3817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2BA12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222996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67AE94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FEB679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A1C1A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2FEFB5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F420B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0ABC8A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4FFAE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2D949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EE9E7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7CC53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19332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C07DD4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133D1A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82C27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830D5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C60B8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27ACC1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63E21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46809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260E6C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8BC26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4.44 + 0.37 = 4.81</w:t>
      </w:r>
    </w:p>
    <w:p w14:paraId="38BAEA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50.1 + 4.17 = 54.3</w:t>
      </w:r>
    </w:p>
    <w:p w14:paraId="3C8F2BE0" w14:textId="77777777" w:rsidR="007024A4" w:rsidRPr="007024A4" w:rsidRDefault="007024A4" w:rsidP="007024A4">
      <w:pPr>
        <w:rPr>
          <w:b/>
          <w:color w:val="000000"/>
        </w:rPr>
      </w:pPr>
    </w:p>
    <w:p w14:paraId="315244C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73E08A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D401FC5" w14:textId="77777777" w:rsidR="007024A4" w:rsidRPr="007024A4" w:rsidRDefault="007024A4" w:rsidP="007024A4">
      <w:pPr>
        <w:rPr>
          <w:color w:val="000000"/>
          <w:sz w:val="22"/>
        </w:rPr>
      </w:pPr>
    </w:p>
    <w:p w14:paraId="4297044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85C32B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8FFEF5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6FDBBA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9C2CF0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7A4FF1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0F7F4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3559C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3DA65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3F28F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443B3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0AEB4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74B7E6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2E8060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3EA01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339FBF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0804F44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9E97F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1C8618D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BEAF0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8C51BD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A1BE75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BAC0E8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60EFD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4.81 + 0.37 = 5.18</w:t>
      </w:r>
    </w:p>
    <w:p w14:paraId="36C201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54.3 + 4.17 = 58.5</w:t>
      </w:r>
    </w:p>
    <w:p w14:paraId="420A90D0" w14:textId="77777777" w:rsidR="007024A4" w:rsidRPr="007024A4" w:rsidRDefault="007024A4" w:rsidP="007024A4">
      <w:pPr>
        <w:rPr>
          <w:b/>
          <w:color w:val="000000"/>
        </w:rPr>
      </w:pPr>
    </w:p>
    <w:p w14:paraId="17AFD66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EE92EC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D67A10D" w14:textId="77777777" w:rsidR="007024A4" w:rsidRPr="007024A4" w:rsidRDefault="007024A4" w:rsidP="007024A4">
      <w:pPr>
        <w:rPr>
          <w:color w:val="000000"/>
          <w:sz w:val="22"/>
        </w:rPr>
      </w:pPr>
    </w:p>
    <w:p w14:paraId="563EEAED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B7C95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E6D416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62BCE3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03F821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D267F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C4BF2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19244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B95C8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E3653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D3872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C1E95C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1AA1EB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9BFF30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E6B86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AD1C0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8C9E6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A7DB69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10526E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EB5F0D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CA64E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02771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B63310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338DE3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5.18 + 0.37 = 5.55</w:t>
      </w:r>
    </w:p>
    <w:p w14:paraId="31FAECB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58.5 + 4.17 = 62.7</w:t>
      </w:r>
    </w:p>
    <w:p w14:paraId="087451E6" w14:textId="77777777" w:rsidR="007024A4" w:rsidRPr="007024A4" w:rsidRDefault="007024A4" w:rsidP="007024A4">
      <w:pPr>
        <w:rPr>
          <w:b/>
          <w:color w:val="000000"/>
        </w:rPr>
      </w:pPr>
    </w:p>
    <w:p w14:paraId="704595F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6CD0D4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6670591" w14:textId="77777777" w:rsidR="007024A4" w:rsidRPr="007024A4" w:rsidRDefault="007024A4" w:rsidP="007024A4">
      <w:pPr>
        <w:rPr>
          <w:color w:val="000000"/>
          <w:sz w:val="22"/>
        </w:rPr>
      </w:pPr>
    </w:p>
    <w:p w14:paraId="1961A8F2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AB69D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17945F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569053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304A85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A19603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114E7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752B5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550C6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F33CF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333D9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C307FD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2B8E4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76351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31545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02ACC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82E221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286B5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DE8FF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2D54B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B1E0EF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27878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37B811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DD6FB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5.55 + 0.37 = 5.92</w:t>
      </w:r>
    </w:p>
    <w:p w14:paraId="184DC09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62.7 + 4.17 = 66.9</w:t>
      </w:r>
    </w:p>
    <w:p w14:paraId="7315BCD2" w14:textId="77777777" w:rsidR="007024A4" w:rsidRPr="007024A4" w:rsidRDefault="007024A4" w:rsidP="007024A4">
      <w:pPr>
        <w:rPr>
          <w:b/>
          <w:color w:val="000000"/>
        </w:rPr>
      </w:pPr>
    </w:p>
    <w:p w14:paraId="3FA36B2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958264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EFBCB83" w14:textId="77777777" w:rsidR="007024A4" w:rsidRPr="007024A4" w:rsidRDefault="007024A4" w:rsidP="007024A4">
      <w:pPr>
        <w:rPr>
          <w:color w:val="000000"/>
          <w:sz w:val="22"/>
        </w:rPr>
      </w:pPr>
    </w:p>
    <w:p w14:paraId="16BA544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E60E197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D84D49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EB75BA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703763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7970D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C3DF1E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401CA9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31BCC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5703D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76E32E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E5F029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819D0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20FB7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8EFF53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D50AC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156C3D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26E97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06C12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073475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571A5E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138B7B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628D11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02CB2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5.92 + 0.37 = 6.29</w:t>
      </w:r>
    </w:p>
    <w:p w14:paraId="3DEBD45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66.9 + 4.17 = 71.1</w:t>
      </w:r>
    </w:p>
    <w:p w14:paraId="3CD7487C" w14:textId="77777777" w:rsidR="007024A4" w:rsidRPr="007024A4" w:rsidRDefault="007024A4" w:rsidP="007024A4">
      <w:pPr>
        <w:rPr>
          <w:b/>
          <w:color w:val="000000"/>
        </w:rPr>
      </w:pPr>
    </w:p>
    <w:p w14:paraId="0B57289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62505F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Материал: Песчаник</w:t>
      </w:r>
    </w:p>
    <w:p w14:paraId="24970DF1" w14:textId="77777777" w:rsidR="007024A4" w:rsidRPr="007024A4" w:rsidRDefault="007024A4" w:rsidP="007024A4">
      <w:pPr>
        <w:rPr>
          <w:color w:val="000000"/>
          <w:sz w:val="22"/>
        </w:rPr>
      </w:pPr>
    </w:p>
    <w:p w14:paraId="2FB3E12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B4B966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AFF9B1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FE2306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0996B9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B61511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0F433E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1BAD7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2661BD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F39F9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1F3361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A0AF3F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C17AD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D615C8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8BC52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38B5B1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EE73F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D8286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68DCF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D38F5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CCCBB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68088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05405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FFEDA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6.29 + 0.37 = 6.66</w:t>
      </w:r>
    </w:p>
    <w:p w14:paraId="6DFC7F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71.1 + 4.17 = 75.3</w:t>
      </w:r>
    </w:p>
    <w:p w14:paraId="482AC207" w14:textId="77777777" w:rsidR="007024A4" w:rsidRPr="007024A4" w:rsidRDefault="007024A4" w:rsidP="007024A4">
      <w:pPr>
        <w:rPr>
          <w:b/>
          <w:color w:val="000000"/>
        </w:rPr>
      </w:pPr>
    </w:p>
    <w:p w14:paraId="77ED433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1B2FA9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9620FEA" w14:textId="77777777" w:rsidR="007024A4" w:rsidRPr="007024A4" w:rsidRDefault="007024A4" w:rsidP="007024A4">
      <w:pPr>
        <w:rPr>
          <w:color w:val="000000"/>
          <w:sz w:val="22"/>
        </w:rPr>
      </w:pPr>
    </w:p>
    <w:p w14:paraId="4F16E05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6019B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BB62F5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4FECA1A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A687E3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10139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F60CE6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A0EAF0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2D36D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434D2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D06C18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19AC7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415C1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9C5A6C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A7455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06BC1DE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FDD20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E66AA2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4353CE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17667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51F4C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F7631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718632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43806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6.66 + 0.37 = 7.03</w:t>
      </w:r>
    </w:p>
    <w:p w14:paraId="57DA91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75.3 + 4.17 = 79.5</w:t>
      </w:r>
    </w:p>
    <w:p w14:paraId="59C69E5B" w14:textId="77777777" w:rsidR="007024A4" w:rsidRPr="007024A4" w:rsidRDefault="007024A4" w:rsidP="007024A4">
      <w:pPr>
        <w:rPr>
          <w:b/>
          <w:color w:val="000000"/>
        </w:rPr>
      </w:pPr>
    </w:p>
    <w:p w14:paraId="63ABE4C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5FC97A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8E8C910" w14:textId="77777777" w:rsidR="007024A4" w:rsidRPr="007024A4" w:rsidRDefault="007024A4" w:rsidP="007024A4">
      <w:pPr>
        <w:rPr>
          <w:color w:val="000000"/>
          <w:sz w:val="22"/>
        </w:rPr>
      </w:pPr>
    </w:p>
    <w:p w14:paraId="7D24A93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BB195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63D01A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D6E2D1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C8D8B6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86FFAF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818BE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A9E57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2C762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55FF95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4F093E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0AA15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9EB2E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BA062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F5F6C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C51245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77E1D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1A724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5C31DC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265623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7B4F91C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130A25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D52367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27625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7.03 + 0.37 = 7.4</w:t>
      </w:r>
    </w:p>
    <w:p w14:paraId="5A89C4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79.5 + 4.17 = 83.7</w:t>
      </w:r>
    </w:p>
    <w:p w14:paraId="3C61A315" w14:textId="77777777" w:rsidR="007024A4" w:rsidRPr="007024A4" w:rsidRDefault="007024A4" w:rsidP="007024A4">
      <w:pPr>
        <w:rPr>
          <w:b/>
          <w:color w:val="000000"/>
        </w:rPr>
      </w:pPr>
    </w:p>
    <w:p w14:paraId="6B46E59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263D4F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F2A6BE0" w14:textId="77777777" w:rsidR="007024A4" w:rsidRPr="007024A4" w:rsidRDefault="007024A4" w:rsidP="007024A4">
      <w:pPr>
        <w:rPr>
          <w:color w:val="000000"/>
          <w:sz w:val="22"/>
        </w:rPr>
      </w:pPr>
    </w:p>
    <w:p w14:paraId="69583D3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24A4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F661258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EECDA5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CF3EA0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5F13503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0DCC72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C16DF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E402D3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A85B62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A9ECE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B7FF1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46FF1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5C0968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FE10B4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318293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0D998C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782BCE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AD21BA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E4295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16466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CF96F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D4834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DE38C0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0A29655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7.4 + 0.37 = 7.77</w:t>
      </w:r>
    </w:p>
    <w:p w14:paraId="5956FF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83.7 + 4.17 = 87.9</w:t>
      </w:r>
    </w:p>
    <w:p w14:paraId="1C651E6C" w14:textId="77777777" w:rsidR="007024A4" w:rsidRPr="007024A4" w:rsidRDefault="007024A4" w:rsidP="007024A4">
      <w:pPr>
        <w:rPr>
          <w:b/>
          <w:color w:val="000000"/>
        </w:rPr>
      </w:pPr>
    </w:p>
    <w:p w14:paraId="14212FC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979F00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7AC764E" w14:textId="77777777" w:rsidR="007024A4" w:rsidRPr="007024A4" w:rsidRDefault="007024A4" w:rsidP="007024A4">
      <w:pPr>
        <w:rPr>
          <w:color w:val="000000"/>
          <w:sz w:val="22"/>
        </w:rPr>
      </w:pPr>
    </w:p>
    <w:p w14:paraId="0591169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B0CA57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C83F3F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4806D0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69BF50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4FAFD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C5D6F1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BB34C0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F0596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A6D22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235F7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B19C3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59F10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E8940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AFEE1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2BDC3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1801B1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48AA2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C46E3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4EB30B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8C998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8FDC2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58741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58C5F6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7.77 + 0.37 = 8.14</w:t>
      </w:r>
    </w:p>
    <w:p w14:paraId="1B868B0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87.9 + 4.17 = 92.1</w:t>
      </w:r>
    </w:p>
    <w:p w14:paraId="795F0F2B" w14:textId="77777777" w:rsidR="007024A4" w:rsidRPr="007024A4" w:rsidRDefault="007024A4" w:rsidP="007024A4">
      <w:pPr>
        <w:rPr>
          <w:b/>
          <w:color w:val="000000"/>
        </w:rPr>
      </w:pPr>
    </w:p>
    <w:p w14:paraId="7CF4F8C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4FC82FD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AED3A8E" w14:textId="77777777" w:rsidR="007024A4" w:rsidRPr="007024A4" w:rsidRDefault="007024A4" w:rsidP="007024A4">
      <w:pPr>
        <w:rPr>
          <w:color w:val="000000"/>
          <w:sz w:val="22"/>
        </w:rPr>
      </w:pPr>
    </w:p>
    <w:p w14:paraId="026731D7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D43CF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17A35F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4C5C74B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5EF0BE7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1E4A8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E6610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56E7F9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A6286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785B01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733D5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077D0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F72411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8981E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FD35D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76B68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31ECC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EF4FD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16A160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24ABD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D6D997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59140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DA125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8B5BA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8.14 + 0.37 = 8.51</w:t>
      </w:r>
    </w:p>
    <w:p w14:paraId="7C0BE6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92.1 + 4.17 = 96.3</w:t>
      </w:r>
    </w:p>
    <w:p w14:paraId="6297C810" w14:textId="77777777" w:rsidR="007024A4" w:rsidRPr="007024A4" w:rsidRDefault="007024A4" w:rsidP="007024A4">
      <w:pPr>
        <w:rPr>
          <w:b/>
          <w:color w:val="000000"/>
        </w:rPr>
      </w:pPr>
    </w:p>
    <w:p w14:paraId="63A13A8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186476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4CF74A7" w14:textId="77777777" w:rsidR="007024A4" w:rsidRPr="007024A4" w:rsidRDefault="007024A4" w:rsidP="007024A4">
      <w:pPr>
        <w:rPr>
          <w:color w:val="000000"/>
          <w:sz w:val="22"/>
        </w:rPr>
      </w:pPr>
    </w:p>
    <w:p w14:paraId="763967DF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C88F8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19569B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7C7D89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Степень открытости: с 4-х сторон</w:t>
      </w:r>
    </w:p>
    <w:p w14:paraId="4A92E40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AB0262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A261E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50C67F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C7C8D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6CD3CE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582BF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7BE4A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23801C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DC8C4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142379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524BB3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BDA63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305E2D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143711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24575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93A85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6BBBD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99032E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631381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8.51 + 0.37 = 8.88</w:t>
      </w:r>
    </w:p>
    <w:p w14:paraId="666050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96.3 + 4.17 = 100.5</w:t>
      </w:r>
    </w:p>
    <w:p w14:paraId="11B43995" w14:textId="77777777" w:rsidR="007024A4" w:rsidRPr="007024A4" w:rsidRDefault="007024A4" w:rsidP="007024A4">
      <w:pPr>
        <w:rPr>
          <w:b/>
          <w:color w:val="000000"/>
        </w:rPr>
      </w:pPr>
    </w:p>
    <w:p w14:paraId="2738041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78841D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027A419" w14:textId="77777777" w:rsidR="007024A4" w:rsidRPr="007024A4" w:rsidRDefault="007024A4" w:rsidP="007024A4">
      <w:pPr>
        <w:rPr>
          <w:color w:val="000000"/>
          <w:sz w:val="22"/>
        </w:rPr>
      </w:pPr>
    </w:p>
    <w:p w14:paraId="2E868148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E5759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C50519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228EB9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495A8A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A58E1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8E3FC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18DD2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3D194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19820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9AEB8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8D198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749B2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C87893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E452A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6DC269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6EBB0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18531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1D95F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B811C2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71B7EC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1FA60C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DEBAE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026D363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8.88 + 0.37 = 9.25</w:t>
      </w:r>
    </w:p>
    <w:p w14:paraId="141C5F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100.5 + 4.17 = 104.7</w:t>
      </w:r>
    </w:p>
    <w:p w14:paraId="78F2D6DB" w14:textId="77777777" w:rsidR="007024A4" w:rsidRPr="007024A4" w:rsidRDefault="007024A4" w:rsidP="007024A4">
      <w:pPr>
        <w:rPr>
          <w:b/>
          <w:color w:val="000000"/>
        </w:rPr>
      </w:pPr>
    </w:p>
    <w:p w14:paraId="322F0A2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29684C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F866624" w14:textId="77777777" w:rsidR="007024A4" w:rsidRPr="007024A4" w:rsidRDefault="007024A4" w:rsidP="007024A4">
      <w:pPr>
        <w:rPr>
          <w:color w:val="000000"/>
          <w:sz w:val="22"/>
        </w:rPr>
      </w:pPr>
    </w:p>
    <w:p w14:paraId="6C9EA519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C89637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36C068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716F3F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2E421E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43B03E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8B31A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5E07A2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38B78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C6DF4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4BFDB6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FB7F3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62F0E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C3F9EB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0F890F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2B3A50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B3AA90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10EA7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52ABC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5B573D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84EC2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1120D03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6B442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B235C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9.25 + 0.37 = 9.62</w:t>
      </w:r>
    </w:p>
    <w:p w14:paraId="5064C4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104.7 + 4.17 = 108.9</w:t>
      </w:r>
    </w:p>
    <w:p w14:paraId="44DA0830" w14:textId="77777777" w:rsidR="007024A4" w:rsidRPr="007024A4" w:rsidRDefault="007024A4" w:rsidP="007024A4">
      <w:pPr>
        <w:rPr>
          <w:b/>
          <w:color w:val="000000"/>
        </w:rPr>
      </w:pPr>
    </w:p>
    <w:p w14:paraId="695EE4D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EC0F6A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194A506" w14:textId="77777777" w:rsidR="007024A4" w:rsidRPr="007024A4" w:rsidRDefault="007024A4" w:rsidP="007024A4">
      <w:pPr>
        <w:rPr>
          <w:color w:val="000000"/>
          <w:sz w:val="22"/>
        </w:rPr>
      </w:pPr>
    </w:p>
    <w:p w14:paraId="09DA662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E4D49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C63A77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BB8031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81B95F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2EB98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C5AE02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499B8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D27CA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C1FA9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890E6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AF6FF4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E6CF2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C0ECB3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65B46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3875BD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24794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D3C86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F011D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832DE1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E23060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28C94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BED9A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FBEC7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9.62 + 0.37 = 9.99</w:t>
      </w:r>
    </w:p>
    <w:p w14:paraId="037C32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108.9 + 4.17 = 113.1</w:t>
      </w:r>
    </w:p>
    <w:p w14:paraId="19BA7B3C" w14:textId="77777777" w:rsidR="007024A4" w:rsidRPr="007024A4" w:rsidRDefault="007024A4" w:rsidP="007024A4">
      <w:pPr>
        <w:rPr>
          <w:b/>
          <w:color w:val="000000"/>
        </w:rPr>
      </w:pPr>
    </w:p>
    <w:p w14:paraId="5052A54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82D9C6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EB65AB4" w14:textId="77777777" w:rsidR="007024A4" w:rsidRPr="007024A4" w:rsidRDefault="007024A4" w:rsidP="007024A4">
      <w:pPr>
        <w:rPr>
          <w:color w:val="000000"/>
          <w:sz w:val="22"/>
        </w:rPr>
      </w:pPr>
    </w:p>
    <w:p w14:paraId="2F23034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F79AFD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650735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7785DE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86C7BA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1A74A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54119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1BF5F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F2673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DEBA1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9148A6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1E6E3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2704E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ABFEA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3A247D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D39B85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4E2D5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1F95C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14A25A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D6234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0CB3D4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4117A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D322A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454666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9.99 + 0.37 = 10.36</w:t>
      </w:r>
    </w:p>
    <w:p w14:paraId="2650EB1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113.1 + 4.17 = 117.3</w:t>
      </w:r>
    </w:p>
    <w:p w14:paraId="246F3154" w14:textId="77777777" w:rsidR="007024A4" w:rsidRPr="007024A4" w:rsidRDefault="007024A4" w:rsidP="007024A4">
      <w:pPr>
        <w:rPr>
          <w:b/>
          <w:color w:val="000000"/>
        </w:rPr>
      </w:pPr>
    </w:p>
    <w:p w14:paraId="763CD9B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DA1285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BDEBB8E" w14:textId="77777777" w:rsidR="007024A4" w:rsidRPr="007024A4" w:rsidRDefault="007024A4" w:rsidP="007024A4">
      <w:pPr>
        <w:rPr>
          <w:color w:val="000000"/>
          <w:sz w:val="22"/>
        </w:rPr>
      </w:pPr>
    </w:p>
    <w:p w14:paraId="6BAFB5EB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3975A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29B453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E72E65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4B173F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F32A06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F22710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F0B2D6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86F12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A6A8AB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703281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749087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497FB1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55413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846E00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B2AF4F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4ECB3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3A3D9F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629D30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EEC72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5B8D8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1CEC0F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E5E8D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B3193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10.36 + 0.37 = 10.73</w:t>
      </w:r>
    </w:p>
    <w:p w14:paraId="3E1F5F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117.3 + 4.17 = 121.5</w:t>
      </w:r>
    </w:p>
    <w:p w14:paraId="5E305F14" w14:textId="77777777" w:rsidR="007024A4" w:rsidRPr="007024A4" w:rsidRDefault="007024A4" w:rsidP="007024A4">
      <w:pPr>
        <w:rPr>
          <w:b/>
          <w:color w:val="000000"/>
        </w:rPr>
      </w:pPr>
    </w:p>
    <w:p w14:paraId="5967B87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20BE87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C3564D0" w14:textId="77777777" w:rsidR="007024A4" w:rsidRPr="007024A4" w:rsidRDefault="007024A4" w:rsidP="007024A4">
      <w:pPr>
        <w:rPr>
          <w:color w:val="000000"/>
          <w:sz w:val="22"/>
        </w:rPr>
      </w:pPr>
    </w:p>
    <w:p w14:paraId="00AB89C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DDEFF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13F17F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43CD3A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D38B41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7F3E6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E0F8F8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2BA5C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14463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6EA9D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CA9D6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2FC98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43FDF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B633D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DED7A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8C916B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092527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99A6D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D8AED5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5D9230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5EA355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F87F2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AAD54F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B3A99D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10.73 + 0.37 = 11.1</w:t>
      </w:r>
    </w:p>
    <w:p w14:paraId="339B203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121.5 + 4.17 = 125.7</w:t>
      </w:r>
    </w:p>
    <w:p w14:paraId="575C29BB" w14:textId="77777777" w:rsidR="007024A4" w:rsidRPr="007024A4" w:rsidRDefault="007024A4" w:rsidP="007024A4">
      <w:pPr>
        <w:rPr>
          <w:b/>
          <w:color w:val="000000"/>
        </w:rPr>
      </w:pPr>
    </w:p>
    <w:p w14:paraId="43290CD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5C25AF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23433DA" w14:textId="77777777" w:rsidR="007024A4" w:rsidRPr="007024A4" w:rsidRDefault="007024A4" w:rsidP="007024A4">
      <w:pPr>
        <w:rPr>
          <w:color w:val="000000"/>
          <w:sz w:val="22"/>
        </w:rPr>
      </w:pPr>
    </w:p>
    <w:p w14:paraId="182A69C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7266D2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5A0E6E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0D3FAC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576483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89374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D5825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6672E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D8271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FBFDC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7FD7F0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DF495F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69F3E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BAAC1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EBF9A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6790CC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BCEFA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EC412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3BE18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8973C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BEB35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6F32A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9E4B35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01688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11.1 + 0.37 = 11.47</w:t>
      </w:r>
    </w:p>
    <w:p w14:paraId="0073E9E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125.7 + 4.17 = 129.9</w:t>
      </w:r>
    </w:p>
    <w:p w14:paraId="6A64733A" w14:textId="77777777" w:rsidR="007024A4" w:rsidRPr="007024A4" w:rsidRDefault="007024A4" w:rsidP="007024A4">
      <w:pPr>
        <w:rPr>
          <w:b/>
          <w:color w:val="000000"/>
        </w:rPr>
      </w:pPr>
    </w:p>
    <w:p w14:paraId="25F04A8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3636D6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Материал: Песчаник</w:t>
      </w:r>
    </w:p>
    <w:p w14:paraId="65001971" w14:textId="77777777" w:rsidR="007024A4" w:rsidRPr="007024A4" w:rsidRDefault="007024A4" w:rsidP="007024A4">
      <w:pPr>
        <w:rPr>
          <w:color w:val="000000"/>
          <w:sz w:val="22"/>
        </w:rPr>
      </w:pPr>
    </w:p>
    <w:p w14:paraId="6BD99037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94C4AB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79AE86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962E0C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956C0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84733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1CA74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A948E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B0AA8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7B94B9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E84DAB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BEF2D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8C7E3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99EBF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AF4AF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23B21C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EC698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9CA21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F6BE38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E071C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DC5FA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1136C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A1827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344B1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11.47 + 0.37 = 11.84</w:t>
      </w:r>
    </w:p>
    <w:p w14:paraId="312DD0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129.9 + 4.17 = 134.1</w:t>
      </w:r>
    </w:p>
    <w:p w14:paraId="2D250611" w14:textId="77777777" w:rsidR="007024A4" w:rsidRPr="007024A4" w:rsidRDefault="007024A4" w:rsidP="007024A4">
      <w:pPr>
        <w:rPr>
          <w:b/>
          <w:color w:val="000000"/>
        </w:rPr>
      </w:pPr>
    </w:p>
    <w:p w14:paraId="7A1E111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9A49B0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6924C11" w14:textId="77777777" w:rsidR="007024A4" w:rsidRPr="007024A4" w:rsidRDefault="007024A4" w:rsidP="007024A4">
      <w:pPr>
        <w:rPr>
          <w:color w:val="000000"/>
          <w:sz w:val="22"/>
        </w:rPr>
      </w:pPr>
    </w:p>
    <w:p w14:paraId="3450ACD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F9376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FA7866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304345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1F07AA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ACD9F9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73DCD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212A4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87A75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87B23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F6321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26BD4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434B7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B9B33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9DB74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8CC00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B4570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2D540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158F23B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1B408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EDE408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CF804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242E93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303E6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11.84 + 0.37 = 12.2</w:t>
      </w:r>
    </w:p>
    <w:p w14:paraId="2A08430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134.1 + 4.17 = 138.3</w:t>
      </w:r>
    </w:p>
    <w:p w14:paraId="7661D94C" w14:textId="77777777" w:rsidR="007024A4" w:rsidRPr="007024A4" w:rsidRDefault="007024A4" w:rsidP="007024A4">
      <w:pPr>
        <w:rPr>
          <w:b/>
          <w:color w:val="000000"/>
        </w:rPr>
      </w:pPr>
    </w:p>
    <w:p w14:paraId="27E7DF2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7E1722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58C0480C" w14:textId="77777777" w:rsidR="007024A4" w:rsidRPr="007024A4" w:rsidRDefault="007024A4" w:rsidP="007024A4">
      <w:pPr>
        <w:rPr>
          <w:color w:val="000000"/>
          <w:sz w:val="22"/>
        </w:rPr>
      </w:pPr>
    </w:p>
    <w:p w14:paraId="77CF505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C0142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4685B1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6460E6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7385C6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573D1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3C32A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2F6009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9FC1F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9B7FC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6172D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BBAE7D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6B4F8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CF99B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2EFBD7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08ECA48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842C5C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6159D5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07E3A3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710C1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00FE8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8BE5AE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7E2BAA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C184E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12.2 + 0.37 = 12.57</w:t>
      </w:r>
    </w:p>
    <w:p w14:paraId="6F3ECF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138.3 + 4.17 = 142.5</w:t>
      </w:r>
    </w:p>
    <w:p w14:paraId="16F728D5" w14:textId="77777777" w:rsidR="007024A4" w:rsidRPr="007024A4" w:rsidRDefault="007024A4" w:rsidP="007024A4">
      <w:pPr>
        <w:rPr>
          <w:b/>
          <w:color w:val="000000"/>
        </w:rPr>
      </w:pPr>
    </w:p>
    <w:p w14:paraId="730B8A1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2ED510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2C9219B" w14:textId="77777777" w:rsidR="007024A4" w:rsidRPr="007024A4" w:rsidRDefault="007024A4" w:rsidP="007024A4">
      <w:pPr>
        <w:rPr>
          <w:color w:val="000000"/>
          <w:sz w:val="22"/>
        </w:rPr>
      </w:pPr>
    </w:p>
    <w:p w14:paraId="5DAFF903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24A4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9BF93F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F797D5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268BA9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72FB8CD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AEDC3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A53C7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A6F69A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FFDC4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05AEDE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508E95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D7849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84C4B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B5FC5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91D88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144DD8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BF047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E9EC83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DF91BC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F00DF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73BF37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14BF392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F7A98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09F60EC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12.57 + 0.37 = 12.94</w:t>
      </w:r>
    </w:p>
    <w:p w14:paraId="621CE03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142.5 + 4.17 = 146.7</w:t>
      </w:r>
    </w:p>
    <w:p w14:paraId="3641AD2E" w14:textId="77777777" w:rsidR="007024A4" w:rsidRPr="007024A4" w:rsidRDefault="007024A4" w:rsidP="007024A4">
      <w:pPr>
        <w:rPr>
          <w:b/>
          <w:color w:val="000000"/>
        </w:rPr>
      </w:pPr>
    </w:p>
    <w:p w14:paraId="0972866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C28851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08DF71D" w14:textId="77777777" w:rsidR="007024A4" w:rsidRPr="007024A4" w:rsidRDefault="007024A4" w:rsidP="007024A4">
      <w:pPr>
        <w:rPr>
          <w:color w:val="000000"/>
          <w:sz w:val="22"/>
        </w:rPr>
      </w:pPr>
    </w:p>
    <w:p w14:paraId="35AF4C83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A8601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7454E2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A186D6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6B340D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973286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8A56EE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BA1AA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5327C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7E71B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15E425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C9C17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0C990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5194E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9E891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59A4C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7AED42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7BA353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77B224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6D15F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A09B0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A0FB9D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BB19A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95F51A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12.94 + 0.37 = 13.3</w:t>
      </w:r>
    </w:p>
    <w:p w14:paraId="79F47EC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146.7 + 4.17 = 150.9</w:t>
      </w:r>
    </w:p>
    <w:p w14:paraId="75A3873E" w14:textId="77777777" w:rsidR="007024A4" w:rsidRPr="007024A4" w:rsidRDefault="007024A4" w:rsidP="007024A4">
      <w:pPr>
        <w:rPr>
          <w:b/>
          <w:color w:val="000000"/>
        </w:rPr>
      </w:pPr>
    </w:p>
    <w:p w14:paraId="10E6429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D67E2A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549CD82" w14:textId="77777777" w:rsidR="007024A4" w:rsidRPr="007024A4" w:rsidRDefault="007024A4" w:rsidP="007024A4">
      <w:pPr>
        <w:rPr>
          <w:color w:val="000000"/>
          <w:sz w:val="22"/>
        </w:rPr>
      </w:pPr>
    </w:p>
    <w:p w14:paraId="5261FCC9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E79750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C636FE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EFCE0F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3A7A86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64826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AC43E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23425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005C4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7CCB7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239557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B4F965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EE32A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D735F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B092C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B1433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E24B9E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BBBBA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7B5025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4A4DD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7E21AB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D16CC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FA5D3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EBA234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13.3 + 0.37 = 13.67</w:t>
      </w:r>
    </w:p>
    <w:p w14:paraId="5776C8D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150.9 + 4.17 = 155.1</w:t>
      </w:r>
    </w:p>
    <w:p w14:paraId="2D60ACA6" w14:textId="77777777" w:rsidR="007024A4" w:rsidRPr="007024A4" w:rsidRDefault="007024A4" w:rsidP="007024A4">
      <w:pPr>
        <w:rPr>
          <w:b/>
          <w:color w:val="000000"/>
        </w:rPr>
      </w:pPr>
    </w:p>
    <w:p w14:paraId="63E761E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D0BD5E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9C5F528" w14:textId="77777777" w:rsidR="007024A4" w:rsidRPr="007024A4" w:rsidRDefault="007024A4" w:rsidP="007024A4">
      <w:pPr>
        <w:rPr>
          <w:color w:val="000000"/>
          <w:sz w:val="22"/>
        </w:rPr>
      </w:pPr>
    </w:p>
    <w:p w14:paraId="3BB6532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A098B9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A335E5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E95D5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Степень открытости: с 4-х сторон</w:t>
      </w:r>
    </w:p>
    <w:p w14:paraId="6635F54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F982E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87ED9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CC365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DAA85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F61226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2538E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408FAD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456EB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4A180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CD97C1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CC7B9E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84ED0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4F5E3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92281B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A627D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AFBA2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F8D58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4884E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0DF00D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13.67 + 0.37 = 14.04</w:t>
      </w:r>
    </w:p>
    <w:p w14:paraId="6FAF32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155.1 + 4.17 = 159.3</w:t>
      </w:r>
    </w:p>
    <w:p w14:paraId="29B22F5A" w14:textId="77777777" w:rsidR="007024A4" w:rsidRPr="007024A4" w:rsidRDefault="007024A4" w:rsidP="007024A4">
      <w:pPr>
        <w:rPr>
          <w:b/>
          <w:color w:val="000000"/>
        </w:rPr>
      </w:pPr>
    </w:p>
    <w:p w14:paraId="332B0B5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3279CE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762944E" w14:textId="77777777" w:rsidR="007024A4" w:rsidRPr="007024A4" w:rsidRDefault="007024A4" w:rsidP="007024A4">
      <w:pPr>
        <w:rPr>
          <w:color w:val="000000"/>
          <w:sz w:val="22"/>
        </w:rPr>
      </w:pPr>
    </w:p>
    <w:p w14:paraId="12C5B85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C5EB7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4EC064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08AF9E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59D030B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B6B7A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A1045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5CEC8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C2209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FC235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25132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15145D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792B7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944073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8858C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0C42B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A935D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2ABCE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83518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E6099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BDFF3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EA864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6D4FED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7E4816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14.04 + 0.37 = 14.4</w:t>
      </w:r>
    </w:p>
    <w:p w14:paraId="2B3171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159.3 + 4.17 = 163.5</w:t>
      </w:r>
    </w:p>
    <w:p w14:paraId="77922B8D" w14:textId="77777777" w:rsidR="007024A4" w:rsidRPr="007024A4" w:rsidRDefault="007024A4" w:rsidP="007024A4">
      <w:pPr>
        <w:rPr>
          <w:b/>
          <w:color w:val="000000"/>
        </w:rPr>
      </w:pPr>
    </w:p>
    <w:p w14:paraId="63F2552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D2DA7D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2057868" w14:textId="77777777" w:rsidR="007024A4" w:rsidRPr="007024A4" w:rsidRDefault="007024A4" w:rsidP="007024A4">
      <w:pPr>
        <w:rPr>
          <w:color w:val="000000"/>
          <w:sz w:val="22"/>
        </w:rPr>
      </w:pPr>
    </w:p>
    <w:p w14:paraId="712A3AB8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41278D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3B3047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A75BB4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3E8A9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C33282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E582AC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D95A4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B1EF6E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D5A64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6EF33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0C993C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CDBF7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49F50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71B46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AD29A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0F71D5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5B0AA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4F680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D1E4FE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A12BE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349B75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53A625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3D030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14.4 + 0.37 = 14.77</w:t>
      </w:r>
    </w:p>
    <w:p w14:paraId="177735C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163.5 + 4.17 = 167.7</w:t>
      </w:r>
    </w:p>
    <w:p w14:paraId="628D7ABC" w14:textId="77777777" w:rsidR="007024A4" w:rsidRPr="007024A4" w:rsidRDefault="007024A4" w:rsidP="007024A4">
      <w:pPr>
        <w:rPr>
          <w:b/>
          <w:color w:val="000000"/>
        </w:rPr>
      </w:pPr>
    </w:p>
    <w:p w14:paraId="6F1A2DC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53F384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01479CF" w14:textId="77777777" w:rsidR="007024A4" w:rsidRPr="007024A4" w:rsidRDefault="007024A4" w:rsidP="007024A4">
      <w:pPr>
        <w:rPr>
          <w:color w:val="000000"/>
          <w:sz w:val="22"/>
        </w:rPr>
      </w:pPr>
    </w:p>
    <w:p w14:paraId="0D9AE22F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7B7970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E43E9B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31643E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A3B847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4FAE7F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0DD03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F449A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5F2EC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462A43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A7D32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EE193B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4B3169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C05FE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551820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74608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94BC91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6ED7C3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0D441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E2F81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48BDD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85A6F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342445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1BAA7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14.77 + 0.37 = 15.14</w:t>
      </w:r>
    </w:p>
    <w:p w14:paraId="759BCE0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167.7 + 4.17 = 171.9</w:t>
      </w:r>
    </w:p>
    <w:p w14:paraId="07760C55" w14:textId="77777777" w:rsidR="007024A4" w:rsidRPr="007024A4" w:rsidRDefault="007024A4" w:rsidP="007024A4">
      <w:pPr>
        <w:rPr>
          <w:b/>
          <w:color w:val="000000"/>
        </w:rPr>
      </w:pPr>
    </w:p>
    <w:p w14:paraId="3033145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64F8BB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05DA7E0" w14:textId="77777777" w:rsidR="007024A4" w:rsidRPr="007024A4" w:rsidRDefault="007024A4" w:rsidP="007024A4">
      <w:pPr>
        <w:rPr>
          <w:color w:val="000000"/>
          <w:sz w:val="22"/>
        </w:rPr>
      </w:pPr>
    </w:p>
    <w:p w14:paraId="6ED91C0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02DC7E0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47CF28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8A878E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3C66D7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26D94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701CF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6FCE6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CD6ED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77509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161B8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5AB93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CDC882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9506E6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25233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8B2C5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22D895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3BE2F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1F887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299E4F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64F88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5CF17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16E51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0F1CB5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15.14 + 0.37 = 15.5</w:t>
      </w:r>
    </w:p>
    <w:p w14:paraId="33C257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171.9 + 4.17 = 176.1</w:t>
      </w:r>
    </w:p>
    <w:p w14:paraId="4E334BAF" w14:textId="77777777" w:rsidR="007024A4" w:rsidRPr="007024A4" w:rsidRDefault="007024A4" w:rsidP="007024A4">
      <w:pPr>
        <w:rPr>
          <w:b/>
          <w:color w:val="000000"/>
        </w:rPr>
      </w:pPr>
    </w:p>
    <w:p w14:paraId="00692B4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A0C654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24328A5" w14:textId="77777777" w:rsidR="007024A4" w:rsidRPr="007024A4" w:rsidRDefault="007024A4" w:rsidP="007024A4">
      <w:pPr>
        <w:rPr>
          <w:color w:val="000000"/>
          <w:sz w:val="22"/>
        </w:rPr>
      </w:pPr>
    </w:p>
    <w:p w14:paraId="22D96BCF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0F4DE2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F478C3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C29F1B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18ACCA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9D3DCE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5FD948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EF747F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0490B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D147D8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4CE8C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CC325C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7D5460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8B90E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FB644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5AB370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A1CA8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898672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6EC7C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5BC14C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427A3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F6464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E9A36E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F71748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15.5 + 0.37 = 15.87</w:t>
      </w:r>
    </w:p>
    <w:p w14:paraId="773122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176.1 + 4.17 = 180.3</w:t>
      </w:r>
    </w:p>
    <w:p w14:paraId="530CC9BD" w14:textId="77777777" w:rsidR="007024A4" w:rsidRPr="007024A4" w:rsidRDefault="007024A4" w:rsidP="007024A4">
      <w:pPr>
        <w:rPr>
          <w:b/>
          <w:color w:val="000000"/>
        </w:rPr>
      </w:pPr>
    </w:p>
    <w:p w14:paraId="317EF38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6F2D92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F27D9F7" w14:textId="77777777" w:rsidR="007024A4" w:rsidRPr="007024A4" w:rsidRDefault="007024A4" w:rsidP="007024A4">
      <w:pPr>
        <w:rPr>
          <w:color w:val="000000"/>
          <w:sz w:val="22"/>
        </w:rPr>
      </w:pPr>
    </w:p>
    <w:p w14:paraId="13FAF3E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829FC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F71573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C499B3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F6EDD8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154C1D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168A90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553F1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6E1EC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41B742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6D67A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B4DF4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01A69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F4132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6730D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0F6AE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0DB1D6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BD059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A30680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6D89A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1ED9E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49259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961B7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8DFB1A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15.87 + 0.37 = 16.24</w:t>
      </w:r>
    </w:p>
    <w:p w14:paraId="659C9B2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180.3 + 4.17 = 184.5</w:t>
      </w:r>
    </w:p>
    <w:p w14:paraId="2F1EDC6D" w14:textId="77777777" w:rsidR="007024A4" w:rsidRPr="007024A4" w:rsidRDefault="007024A4" w:rsidP="007024A4">
      <w:pPr>
        <w:rPr>
          <w:b/>
          <w:color w:val="000000"/>
        </w:rPr>
      </w:pPr>
    </w:p>
    <w:p w14:paraId="34C8AFD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41EC9AA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9218A5E" w14:textId="77777777" w:rsidR="007024A4" w:rsidRPr="007024A4" w:rsidRDefault="007024A4" w:rsidP="007024A4">
      <w:pPr>
        <w:rPr>
          <w:color w:val="000000"/>
          <w:sz w:val="22"/>
        </w:rPr>
      </w:pPr>
    </w:p>
    <w:p w14:paraId="3BF1377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E74A9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6B1B8A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68168F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A65D9D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A3EFE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5B1C2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F442E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7A360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8B9AD7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EDE7A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53855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C0212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46B02B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9FF2E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7E0DD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B3A35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62B7E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FD8350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D8261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38A74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0126B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5F5D7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CD31F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16.24 + 0.37 = 16.6</w:t>
      </w:r>
    </w:p>
    <w:p w14:paraId="7E413A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184.5 + 4.17 = 188.7</w:t>
      </w:r>
    </w:p>
    <w:p w14:paraId="547863F3" w14:textId="77777777" w:rsidR="007024A4" w:rsidRPr="007024A4" w:rsidRDefault="007024A4" w:rsidP="007024A4">
      <w:pPr>
        <w:rPr>
          <w:b/>
          <w:color w:val="000000"/>
        </w:rPr>
      </w:pPr>
    </w:p>
    <w:p w14:paraId="5B5B6EB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C522B7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Материал: Песчаник</w:t>
      </w:r>
    </w:p>
    <w:p w14:paraId="0AD723BA" w14:textId="77777777" w:rsidR="007024A4" w:rsidRPr="007024A4" w:rsidRDefault="007024A4" w:rsidP="007024A4">
      <w:pPr>
        <w:rPr>
          <w:color w:val="000000"/>
          <w:sz w:val="22"/>
        </w:rPr>
      </w:pPr>
    </w:p>
    <w:p w14:paraId="761440D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506EA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05B1FA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44B3D5A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873183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BCFC4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D90D0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BE31A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EFF71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FD3FF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40E07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3A4B96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C754F2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FD9E0C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948D5D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3F798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4757D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C45BD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16A63AC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70CAA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916ABA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613399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721D4C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DA7372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16.6 + 0.37 = 16.97</w:t>
      </w:r>
    </w:p>
    <w:p w14:paraId="5B1F1B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188.7 + 4.17 = 192.9</w:t>
      </w:r>
    </w:p>
    <w:p w14:paraId="6E64DCB1" w14:textId="77777777" w:rsidR="007024A4" w:rsidRPr="007024A4" w:rsidRDefault="007024A4" w:rsidP="007024A4">
      <w:pPr>
        <w:rPr>
          <w:b/>
          <w:color w:val="000000"/>
        </w:rPr>
      </w:pPr>
    </w:p>
    <w:p w14:paraId="1D0DFB4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4A783F4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1DA0132" w14:textId="77777777" w:rsidR="007024A4" w:rsidRPr="007024A4" w:rsidRDefault="007024A4" w:rsidP="007024A4">
      <w:pPr>
        <w:rPr>
          <w:color w:val="000000"/>
          <w:sz w:val="22"/>
        </w:rPr>
      </w:pPr>
    </w:p>
    <w:p w14:paraId="5D29675F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BF286A4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B400BF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63306D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EAACFF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0D438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1683B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19528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552B7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A7508B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D48E4C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8742C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B7204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528C1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87221D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9AD07F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BABE5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1450E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945223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05002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B47906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AD030E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3485ADE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3A8BC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16.97 + 0.37 = 17.34</w:t>
      </w:r>
    </w:p>
    <w:p w14:paraId="00EAB2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192.9 + 4.17 = 197.1</w:t>
      </w:r>
    </w:p>
    <w:p w14:paraId="6925F397" w14:textId="77777777" w:rsidR="007024A4" w:rsidRPr="007024A4" w:rsidRDefault="007024A4" w:rsidP="007024A4">
      <w:pPr>
        <w:rPr>
          <w:b/>
          <w:color w:val="000000"/>
        </w:rPr>
      </w:pPr>
    </w:p>
    <w:p w14:paraId="1C2B71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BF5D2B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3E5633E" w14:textId="77777777" w:rsidR="007024A4" w:rsidRPr="007024A4" w:rsidRDefault="007024A4" w:rsidP="007024A4">
      <w:pPr>
        <w:rPr>
          <w:color w:val="000000"/>
          <w:sz w:val="22"/>
        </w:rPr>
      </w:pPr>
    </w:p>
    <w:p w14:paraId="20C0FB3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086B9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F74E4D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F32EE4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95BEDD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0AE93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46F39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F78EB6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4A7E20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1A5D8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EE1A3F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9378B2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D4005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AC08AB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7FB47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5C4D7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A3BAB0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FEE95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C3F93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53360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21BED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14D56D9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96683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24A85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17.34 + 0.37 = 17.7</w:t>
      </w:r>
    </w:p>
    <w:p w14:paraId="00F411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197.1 + 4.17 = 201.3</w:t>
      </w:r>
    </w:p>
    <w:p w14:paraId="55FEC212" w14:textId="77777777" w:rsidR="007024A4" w:rsidRPr="007024A4" w:rsidRDefault="007024A4" w:rsidP="007024A4">
      <w:pPr>
        <w:rPr>
          <w:b/>
          <w:color w:val="000000"/>
        </w:rPr>
      </w:pPr>
    </w:p>
    <w:p w14:paraId="1982998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0CAE7B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FD50DEF" w14:textId="77777777" w:rsidR="007024A4" w:rsidRPr="007024A4" w:rsidRDefault="007024A4" w:rsidP="007024A4">
      <w:pPr>
        <w:rPr>
          <w:color w:val="000000"/>
          <w:sz w:val="22"/>
        </w:rPr>
      </w:pPr>
    </w:p>
    <w:p w14:paraId="2FBF902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24A4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7D24C86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D515D6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4F56A06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85C1BA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1567C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0397E0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DAF151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78A86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14092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7C7EAE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4290D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717DDD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C2F62C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E93251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E80AD6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29895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05DC7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3D8531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BE128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E486B2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FD53A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D54B1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04229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17.7 + 0.37 = 18.07</w:t>
      </w:r>
    </w:p>
    <w:p w14:paraId="2AA9218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201.3 + 4.17 = 205.5</w:t>
      </w:r>
    </w:p>
    <w:p w14:paraId="3EB95AA8" w14:textId="77777777" w:rsidR="007024A4" w:rsidRPr="007024A4" w:rsidRDefault="007024A4" w:rsidP="007024A4">
      <w:pPr>
        <w:rPr>
          <w:b/>
          <w:color w:val="000000"/>
        </w:rPr>
      </w:pPr>
    </w:p>
    <w:p w14:paraId="5A0A129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E64133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8CC0E08" w14:textId="77777777" w:rsidR="007024A4" w:rsidRPr="007024A4" w:rsidRDefault="007024A4" w:rsidP="007024A4">
      <w:pPr>
        <w:rPr>
          <w:color w:val="000000"/>
          <w:sz w:val="22"/>
        </w:rPr>
      </w:pPr>
    </w:p>
    <w:p w14:paraId="3670615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6AA08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6CEFDF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ACF751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9A34A5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63FF3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0D5011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6461B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5A6D0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EFD45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A182F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C5278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EE423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747F3D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D3EA8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22703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0D4867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0193D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9ACA4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5BC00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04CEE6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A0B219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7F9285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56A72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18.07 + 0.37 = 18.44</w:t>
      </w:r>
    </w:p>
    <w:p w14:paraId="703FF8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205.5 + 4.17 = 209.7</w:t>
      </w:r>
    </w:p>
    <w:p w14:paraId="4A5543D9" w14:textId="77777777" w:rsidR="007024A4" w:rsidRPr="007024A4" w:rsidRDefault="007024A4" w:rsidP="007024A4">
      <w:pPr>
        <w:rPr>
          <w:b/>
          <w:color w:val="000000"/>
        </w:rPr>
      </w:pPr>
    </w:p>
    <w:p w14:paraId="0620551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D86908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C016023" w14:textId="77777777" w:rsidR="007024A4" w:rsidRPr="007024A4" w:rsidRDefault="007024A4" w:rsidP="007024A4">
      <w:pPr>
        <w:rPr>
          <w:color w:val="000000"/>
          <w:sz w:val="22"/>
        </w:rPr>
      </w:pPr>
    </w:p>
    <w:p w14:paraId="401C9E1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FFE22D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38BC8E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433C69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72E29BD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F46066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C32E9C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27104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9EFAD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AC5FED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4C0506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E8BBF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78622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9A62B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0A543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845AFB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7D9AE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288D6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A89DE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8871E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20480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777222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5673EA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7BA27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18.44 + 0.37 = 18.8</w:t>
      </w:r>
    </w:p>
    <w:p w14:paraId="73FD0F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209.7 + 4.17 = 213.9</w:t>
      </w:r>
    </w:p>
    <w:p w14:paraId="21C24698" w14:textId="77777777" w:rsidR="007024A4" w:rsidRPr="007024A4" w:rsidRDefault="007024A4" w:rsidP="007024A4">
      <w:pPr>
        <w:rPr>
          <w:b/>
          <w:color w:val="000000"/>
        </w:rPr>
      </w:pPr>
    </w:p>
    <w:p w14:paraId="6471E56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F4B088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FEFF9A4" w14:textId="77777777" w:rsidR="007024A4" w:rsidRPr="007024A4" w:rsidRDefault="007024A4" w:rsidP="007024A4">
      <w:pPr>
        <w:rPr>
          <w:color w:val="000000"/>
          <w:sz w:val="22"/>
        </w:rPr>
      </w:pPr>
    </w:p>
    <w:p w14:paraId="0A9A6AB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06CDF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D82E41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11450C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Степень открытости: с 4-х сторон</w:t>
      </w:r>
    </w:p>
    <w:p w14:paraId="783CD0C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D177C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227A1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2C2D5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6E500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EC43D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2FE232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29A63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E9DAE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440C0F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04C2A7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1EED6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FED08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6EA1F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A2CA8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334346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0A1556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B3CF7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33B63CA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7FEFC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18.8 + 0.37 = 19.17</w:t>
      </w:r>
    </w:p>
    <w:p w14:paraId="2C11792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213.9 + 4.17 = 218.1</w:t>
      </w:r>
    </w:p>
    <w:p w14:paraId="18BC7919" w14:textId="77777777" w:rsidR="007024A4" w:rsidRPr="007024A4" w:rsidRDefault="007024A4" w:rsidP="007024A4">
      <w:pPr>
        <w:rPr>
          <w:b/>
          <w:color w:val="000000"/>
        </w:rPr>
      </w:pPr>
    </w:p>
    <w:p w14:paraId="3AA23BC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8B200B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B93C695" w14:textId="77777777" w:rsidR="007024A4" w:rsidRPr="007024A4" w:rsidRDefault="007024A4" w:rsidP="007024A4">
      <w:pPr>
        <w:rPr>
          <w:color w:val="000000"/>
          <w:sz w:val="22"/>
        </w:rPr>
      </w:pPr>
    </w:p>
    <w:p w14:paraId="2361356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67CC273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B112C9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1AD401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F655E7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C89D7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F5A4F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A55A6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2F0381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287E5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D2D3A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F5BEAF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47B9A8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681BB3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5926F0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67798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EE785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F41B9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4256E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19C4C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37C8A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690C2D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9B1C4A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8D6C9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19.17 + 0.37 = 19.54</w:t>
      </w:r>
    </w:p>
    <w:p w14:paraId="51D1AE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218.1 + 4.17 = 222.3</w:t>
      </w:r>
    </w:p>
    <w:p w14:paraId="3F5E6973" w14:textId="77777777" w:rsidR="007024A4" w:rsidRPr="007024A4" w:rsidRDefault="007024A4" w:rsidP="007024A4">
      <w:pPr>
        <w:rPr>
          <w:b/>
          <w:color w:val="000000"/>
        </w:rPr>
      </w:pPr>
    </w:p>
    <w:p w14:paraId="388D88C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4347DDA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B92FB4A" w14:textId="77777777" w:rsidR="007024A4" w:rsidRPr="007024A4" w:rsidRDefault="007024A4" w:rsidP="007024A4">
      <w:pPr>
        <w:rPr>
          <w:color w:val="000000"/>
          <w:sz w:val="22"/>
        </w:rPr>
      </w:pPr>
    </w:p>
    <w:p w14:paraId="40F6F98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38C579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0299B3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51079F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F0671E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B6D8E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5F72A9D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1A06A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4AEC90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82631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AC820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0CA66E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6E940D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EB5261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3C2D4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3E4666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1E5A11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C2D644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3E9ED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9D338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6A954C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2CA8E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58B102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2AD39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19.54 + 0.37 = 19.9</w:t>
      </w:r>
    </w:p>
    <w:p w14:paraId="0F3855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222.3 + 4.17 = 226.5</w:t>
      </w:r>
    </w:p>
    <w:p w14:paraId="701CF7C0" w14:textId="77777777" w:rsidR="007024A4" w:rsidRPr="007024A4" w:rsidRDefault="007024A4" w:rsidP="007024A4">
      <w:pPr>
        <w:rPr>
          <w:b/>
          <w:color w:val="000000"/>
        </w:rPr>
      </w:pPr>
    </w:p>
    <w:p w14:paraId="5D2DF3F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5832EA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F10D2FE" w14:textId="77777777" w:rsidR="007024A4" w:rsidRPr="007024A4" w:rsidRDefault="007024A4" w:rsidP="007024A4">
      <w:pPr>
        <w:rPr>
          <w:color w:val="000000"/>
          <w:sz w:val="22"/>
        </w:rPr>
      </w:pPr>
    </w:p>
    <w:p w14:paraId="72D3F008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7770F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61378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D7594E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5431710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74817E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FD421F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2E919D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C95456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1E3B4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1DF051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5EE3C8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99835C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E03767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47E61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F171C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7B8120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D5CE9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3E8FC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2E0E0C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DE87A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C7B07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8045A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798E2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19.9 + 0.37 = 20.27</w:t>
      </w:r>
    </w:p>
    <w:p w14:paraId="69CCE4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226.5 + 4.17 = 230.7</w:t>
      </w:r>
    </w:p>
    <w:p w14:paraId="27337465" w14:textId="77777777" w:rsidR="007024A4" w:rsidRPr="007024A4" w:rsidRDefault="007024A4" w:rsidP="007024A4">
      <w:pPr>
        <w:rPr>
          <w:b/>
          <w:color w:val="000000"/>
        </w:rPr>
      </w:pPr>
    </w:p>
    <w:p w14:paraId="66C74C3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4206A4A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5DF6E44" w14:textId="77777777" w:rsidR="007024A4" w:rsidRPr="007024A4" w:rsidRDefault="007024A4" w:rsidP="007024A4">
      <w:pPr>
        <w:rPr>
          <w:color w:val="000000"/>
          <w:sz w:val="22"/>
        </w:rPr>
      </w:pPr>
    </w:p>
    <w:p w14:paraId="0E55408E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48ECF3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39D38D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9B49B5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8F7A0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B6ECED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E668B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9E105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804B55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12F390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0424D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3EF04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4157D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12388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8BFD5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EF4810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4580C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DBB25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8E6A33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A6B8B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0E8628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73B1D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A7A67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90043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20.27 + 0.37 = 20.64</w:t>
      </w:r>
    </w:p>
    <w:p w14:paraId="0BD56F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230.7 + 4.17 = 234.9</w:t>
      </w:r>
    </w:p>
    <w:p w14:paraId="1944DC42" w14:textId="77777777" w:rsidR="007024A4" w:rsidRPr="007024A4" w:rsidRDefault="007024A4" w:rsidP="007024A4">
      <w:pPr>
        <w:rPr>
          <w:b/>
          <w:color w:val="000000"/>
        </w:rPr>
      </w:pPr>
    </w:p>
    <w:p w14:paraId="1DFA8DA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5B99F6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97813E4" w14:textId="77777777" w:rsidR="007024A4" w:rsidRPr="007024A4" w:rsidRDefault="007024A4" w:rsidP="007024A4">
      <w:pPr>
        <w:rPr>
          <w:color w:val="000000"/>
          <w:sz w:val="22"/>
        </w:rPr>
      </w:pPr>
    </w:p>
    <w:p w14:paraId="52FF2BE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23212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673964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8B2D87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16A96D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48EF5D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B20BF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67194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9FA3E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0DE7A2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24F95C4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B9877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825ED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1EC79F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CFA1B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565981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508E5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E65FF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BD73D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84289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8E1293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4001C6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613CD6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3D867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20.64 + 0.37 = 21</w:t>
      </w:r>
    </w:p>
    <w:p w14:paraId="0DBE6D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234.9 + 4.17 = 239.1</w:t>
      </w:r>
    </w:p>
    <w:p w14:paraId="4F31D9C5" w14:textId="77777777" w:rsidR="007024A4" w:rsidRPr="007024A4" w:rsidRDefault="007024A4" w:rsidP="007024A4">
      <w:pPr>
        <w:rPr>
          <w:b/>
          <w:color w:val="000000"/>
        </w:rPr>
      </w:pPr>
    </w:p>
    <w:p w14:paraId="244F9E5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FBDC40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132B106" w14:textId="77777777" w:rsidR="007024A4" w:rsidRPr="007024A4" w:rsidRDefault="007024A4" w:rsidP="007024A4">
      <w:pPr>
        <w:rPr>
          <w:color w:val="000000"/>
          <w:sz w:val="22"/>
        </w:rPr>
      </w:pPr>
    </w:p>
    <w:p w14:paraId="71A25D0D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9FE59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5A331D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AA8ABD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C771D7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FBA6B8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563076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FCC86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A0DE8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A689B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BA30C0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5959A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0E8C4A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4FF18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A87E79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6D52D3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07AC90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9481C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55327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30C71C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C789CE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D628B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5E0F4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0AE1B2E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21 + 0.37 = 21.37</w:t>
      </w:r>
    </w:p>
    <w:p w14:paraId="123F70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239.1 + 4.17 = 243.3</w:t>
      </w:r>
    </w:p>
    <w:p w14:paraId="024C5A14" w14:textId="77777777" w:rsidR="007024A4" w:rsidRPr="007024A4" w:rsidRDefault="007024A4" w:rsidP="007024A4">
      <w:pPr>
        <w:rPr>
          <w:b/>
          <w:color w:val="000000"/>
        </w:rPr>
      </w:pPr>
    </w:p>
    <w:p w14:paraId="177C956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52EAA3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327C06C" w14:textId="77777777" w:rsidR="007024A4" w:rsidRPr="007024A4" w:rsidRDefault="007024A4" w:rsidP="007024A4">
      <w:pPr>
        <w:rPr>
          <w:color w:val="000000"/>
          <w:sz w:val="22"/>
        </w:rPr>
      </w:pPr>
    </w:p>
    <w:p w14:paraId="4E61F1B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62AF5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006DFD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AC714A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DB5576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C4F521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ED18E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E8FA9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C9C8A3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3527CD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ACBA3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32B53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8A081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F8B80C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13417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820FAE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90825F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68AA7E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ACC7EE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93393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0F08E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47D1C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12B3D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CFE53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21.37 + 0.37 = 21.74</w:t>
      </w:r>
    </w:p>
    <w:p w14:paraId="2EAEF28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243.3 + 4.17 = 247.5</w:t>
      </w:r>
    </w:p>
    <w:p w14:paraId="2648FD9A" w14:textId="77777777" w:rsidR="007024A4" w:rsidRPr="007024A4" w:rsidRDefault="007024A4" w:rsidP="007024A4">
      <w:pPr>
        <w:rPr>
          <w:b/>
          <w:color w:val="000000"/>
        </w:rPr>
      </w:pPr>
    </w:p>
    <w:p w14:paraId="7C7BA85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8BEBB2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Материал: Песчаник</w:t>
      </w:r>
    </w:p>
    <w:p w14:paraId="4FAB42B4" w14:textId="77777777" w:rsidR="007024A4" w:rsidRPr="007024A4" w:rsidRDefault="007024A4" w:rsidP="007024A4">
      <w:pPr>
        <w:rPr>
          <w:color w:val="000000"/>
          <w:sz w:val="22"/>
        </w:rPr>
      </w:pPr>
    </w:p>
    <w:p w14:paraId="1F74669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7BF0D0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52F43E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7B95BC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69960A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01F61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DCA8C7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9F599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34A40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2DAF4A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94188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CD707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4A05E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7A72E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F12222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057165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A4072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B50BA9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5F415C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EEADD6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6E146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1CC13D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64AEF9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02F23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21.74 + 0.37 = 22.1</w:t>
      </w:r>
    </w:p>
    <w:p w14:paraId="3D84253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247.5 + 4.17 = 251.7</w:t>
      </w:r>
    </w:p>
    <w:p w14:paraId="315C504C" w14:textId="77777777" w:rsidR="007024A4" w:rsidRPr="007024A4" w:rsidRDefault="007024A4" w:rsidP="007024A4">
      <w:pPr>
        <w:rPr>
          <w:b/>
          <w:color w:val="000000"/>
        </w:rPr>
      </w:pPr>
    </w:p>
    <w:p w14:paraId="218B48B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DFF911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842BA23" w14:textId="77777777" w:rsidR="007024A4" w:rsidRPr="007024A4" w:rsidRDefault="007024A4" w:rsidP="007024A4">
      <w:pPr>
        <w:rPr>
          <w:color w:val="000000"/>
          <w:sz w:val="22"/>
        </w:rPr>
      </w:pPr>
    </w:p>
    <w:p w14:paraId="4104546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4E06C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CBD9DD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CD66D0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B8FE1E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FAAC98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A141B3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9AEF6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8EA026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643165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8B4CD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EA2ED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77369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FE7DA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811D30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C21984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52ED4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47EACD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AEA2B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F2BC4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3C0C8E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0ED42C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53300C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78266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22.1 + 0.37 = 22.47</w:t>
      </w:r>
    </w:p>
    <w:p w14:paraId="6473DD3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251.7 + 4.17 = 255.9</w:t>
      </w:r>
    </w:p>
    <w:p w14:paraId="72F92849" w14:textId="77777777" w:rsidR="007024A4" w:rsidRPr="007024A4" w:rsidRDefault="007024A4" w:rsidP="007024A4">
      <w:pPr>
        <w:rPr>
          <w:b/>
          <w:color w:val="000000"/>
        </w:rPr>
      </w:pPr>
    </w:p>
    <w:p w14:paraId="0DF9E1A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1198B2F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7765230" w14:textId="77777777" w:rsidR="007024A4" w:rsidRPr="007024A4" w:rsidRDefault="007024A4" w:rsidP="007024A4">
      <w:pPr>
        <w:rPr>
          <w:color w:val="000000"/>
          <w:sz w:val="22"/>
        </w:rPr>
      </w:pPr>
    </w:p>
    <w:p w14:paraId="5CC8951D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AD69DE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8F69AE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5FA67E7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7AC853A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257DDD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800CB6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4AE65E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0ECF2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FB1B4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FCB1E6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7EE05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908FF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D9850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7DEBC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FFF018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486BD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994E0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0A1DA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4D303F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6DB48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027504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261CCD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A9A6B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22.47 + 0.37 = 22.84</w:t>
      </w:r>
    </w:p>
    <w:p w14:paraId="4C1896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255.9 + 4.17 = 260.1</w:t>
      </w:r>
    </w:p>
    <w:p w14:paraId="0D1DB701" w14:textId="77777777" w:rsidR="007024A4" w:rsidRPr="007024A4" w:rsidRDefault="007024A4" w:rsidP="007024A4">
      <w:pPr>
        <w:rPr>
          <w:b/>
          <w:color w:val="000000"/>
        </w:rPr>
      </w:pPr>
    </w:p>
    <w:p w14:paraId="1DE1FDB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AACB4F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107CE374" w14:textId="77777777" w:rsidR="007024A4" w:rsidRPr="007024A4" w:rsidRDefault="007024A4" w:rsidP="007024A4">
      <w:pPr>
        <w:rPr>
          <w:color w:val="000000"/>
          <w:sz w:val="22"/>
        </w:rPr>
      </w:pPr>
    </w:p>
    <w:p w14:paraId="6ED83AF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24A4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077BB0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81221D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DC9E3F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AA4FE0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0596A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45C39C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0F932A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226E7C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5365F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F010F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B2B7D0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D7438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EC764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EA9FC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E6CE0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DFFE1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F9D47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BA687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4D337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AFF18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1F8A12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44CEC5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37016C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22.84 + 0.37 = 23.2</w:t>
      </w:r>
    </w:p>
    <w:p w14:paraId="27B0A8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260.1 + 4.17 = 264.3</w:t>
      </w:r>
    </w:p>
    <w:p w14:paraId="0A7CAD6C" w14:textId="77777777" w:rsidR="007024A4" w:rsidRPr="007024A4" w:rsidRDefault="007024A4" w:rsidP="007024A4">
      <w:pPr>
        <w:rPr>
          <w:b/>
          <w:color w:val="000000"/>
        </w:rPr>
      </w:pPr>
    </w:p>
    <w:p w14:paraId="1C0241E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83A3FD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C2D3109" w14:textId="77777777" w:rsidR="007024A4" w:rsidRPr="007024A4" w:rsidRDefault="007024A4" w:rsidP="007024A4">
      <w:pPr>
        <w:rPr>
          <w:color w:val="000000"/>
          <w:sz w:val="22"/>
        </w:rPr>
      </w:pPr>
    </w:p>
    <w:p w14:paraId="467F835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491CB2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57D4B0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BF8570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F681F8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61CF4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27FFBD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023B29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357638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84ED4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E5031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15614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B177E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787F3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42C2C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6FEB4F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8B733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6677A2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B9623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553B7E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07C85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09B6389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EE72FB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95FF44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23.2 + 0.37 = 23.57</w:t>
      </w:r>
    </w:p>
    <w:p w14:paraId="0FEF6C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264.3 + 4.17 = 268.5</w:t>
      </w:r>
    </w:p>
    <w:p w14:paraId="157CB53A" w14:textId="77777777" w:rsidR="007024A4" w:rsidRPr="007024A4" w:rsidRDefault="007024A4" w:rsidP="007024A4">
      <w:pPr>
        <w:rPr>
          <w:b/>
          <w:color w:val="000000"/>
        </w:rPr>
      </w:pPr>
    </w:p>
    <w:p w14:paraId="1AC2F81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5B17FD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5F2D81AF" w14:textId="77777777" w:rsidR="007024A4" w:rsidRPr="007024A4" w:rsidRDefault="007024A4" w:rsidP="007024A4">
      <w:pPr>
        <w:rPr>
          <w:color w:val="000000"/>
          <w:sz w:val="22"/>
        </w:rPr>
      </w:pPr>
    </w:p>
    <w:p w14:paraId="5870D4A9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C5215B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EA61C1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256D11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BD8612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5342C5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A0325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0F19B8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8DDA5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9FCA6C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59840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13997C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37367E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0E6FB2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11A4B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30D548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9DE50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490D7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F1B6F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6B1233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7C337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1558A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80353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2B37B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23.57 + 0.37 = 23.94</w:t>
      </w:r>
    </w:p>
    <w:p w14:paraId="6DEAC8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268.5 + 4.17 = 272.7</w:t>
      </w:r>
    </w:p>
    <w:p w14:paraId="5F68AECC" w14:textId="77777777" w:rsidR="007024A4" w:rsidRPr="007024A4" w:rsidRDefault="007024A4" w:rsidP="007024A4">
      <w:pPr>
        <w:rPr>
          <w:b/>
          <w:color w:val="000000"/>
        </w:rPr>
      </w:pPr>
    </w:p>
    <w:p w14:paraId="7359AC9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55CB2E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F9BFBE1" w14:textId="77777777" w:rsidR="007024A4" w:rsidRPr="007024A4" w:rsidRDefault="007024A4" w:rsidP="007024A4">
      <w:pPr>
        <w:rPr>
          <w:color w:val="000000"/>
          <w:sz w:val="22"/>
        </w:rPr>
      </w:pPr>
    </w:p>
    <w:p w14:paraId="42F623F7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B3A765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42CA82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1B7517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Степень открытости: с 4-х сторон</w:t>
      </w:r>
    </w:p>
    <w:p w14:paraId="0E3B8B3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DCD950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0CD5A9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0F8CD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63982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E45A0E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791CE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5A6D4E5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47EB03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1FF19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317B7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D1E8D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430EF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4A19B9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F7619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E3251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792638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874F6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5C5493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13B95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23.94 + 0.37 = 24.3</w:t>
      </w:r>
    </w:p>
    <w:p w14:paraId="334647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272.7 + 4.17 = 276.9</w:t>
      </w:r>
    </w:p>
    <w:p w14:paraId="56C67F48" w14:textId="77777777" w:rsidR="007024A4" w:rsidRPr="007024A4" w:rsidRDefault="007024A4" w:rsidP="007024A4">
      <w:pPr>
        <w:rPr>
          <w:b/>
          <w:color w:val="000000"/>
        </w:rPr>
      </w:pPr>
    </w:p>
    <w:p w14:paraId="6497CAC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F9E38A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C1FB5C0" w14:textId="77777777" w:rsidR="007024A4" w:rsidRPr="007024A4" w:rsidRDefault="007024A4" w:rsidP="007024A4">
      <w:pPr>
        <w:rPr>
          <w:color w:val="000000"/>
          <w:sz w:val="22"/>
        </w:rPr>
      </w:pPr>
    </w:p>
    <w:p w14:paraId="026D4FA2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22BD14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3D73F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87AE7C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B4DD18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D80F2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C2EB2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CBC587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908C14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0D076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75CC5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91775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5CDDBE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403A55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A97DA5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4CB542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B10F85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5B6223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FF49F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1D9ECF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052EA6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077788E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1ED3A9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43FD3D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24.3 + 0.37 = 24.67</w:t>
      </w:r>
    </w:p>
    <w:p w14:paraId="555CC1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276.9 + 4.17 = 281.1</w:t>
      </w:r>
    </w:p>
    <w:p w14:paraId="0FCFFDD5" w14:textId="77777777" w:rsidR="007024A4" w:rsidRPr="007024A4" w:rsidRDefault="007024A4" w:rsidP="007024A4">
      <w:pPr>
        <w:rPr>
          <w:b/>
          <w:color w:val="000000"/>
        </w:rPr>
      </w:pPr>
    </w:p>
    <w:p w14:paraId="5704562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9B3409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725A2B59" w14:textId="77777777" w:rsidR="007024A4" w:rsidRPr="007024A4" w:rsidRDefault="007024A4" w:rsidP="007024A4">
      <w:pPr>
        <w:rPr>
          <w:color w:val="000000"/>
          <w:sz w:val="22"/>
        </w:rPr>
      </w:pPr>
    </w:p>
    <w:p w14:paraId="47C88B2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51ACED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B98534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AA5ADE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8C0264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FCA43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44788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7312B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8D9369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BC8F2D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0F6E4F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E517E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E564DD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0F7B85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F8347D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060BE5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C3F85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3CBEB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E38C1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E653AF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AC389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0DE41B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0BCC68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FE398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24.67 + 0.37 = 25.04</w:t>
      </w:r>
    </w:p>
    <w:p w14:paraId="1E55640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281.1 + 4.17 = 285.3</w:t>
      </w:r>
    </w:p>
    <w:p w14:paraId="16402D4D" w14:textId="77777777" w:rsidR="007024A4" w:rsidRPr="007024A4" w:rsidRDefault="007024A4" w:rsidP="007024A4">
      <w:pPr>
        <w:rPr>
          <w:b/>
          <w:color w:val="000000"/>
        </w:rPr>
      </w:pPr>
    </w:p>
    <w:p w14:paraId="7C4B20C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45066D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B045A7D" w14:textId="77777777" w:rsidR="007024A4" w:rsidRPr="007024A4" w:rsidRDefault="007024A4" w:rsidP="007024A4">
      <w:pPr>
        <w:rPr>
          <w:color w:val="000000"/>
          <w:sz w:val="22"/>
        </w:rPr>
      </w:pPr>
    </w:p>
    <w:p w14:paraId="448DC1D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A1567D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572237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F85FA1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FDF65F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0E3C0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AF715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E11B8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CC4D4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18954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13EACB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60A38F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3B25E8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E500B5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3D6CD2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4056D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21BE99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CE686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B60FEF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90ED7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C3C75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6C1A41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3F3E7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F5177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25.04 + 0.37 = 25.4</w:t>
      </w:r>
    </w:p>
    <w:p w14:paraId="4D1BB0A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285.3 + 4.17 = 289.5</w:t>
      </w:r>
    </w:p>
    <w:p w14:paraId="5EDC0A6B" w14:textId="77777777" w:rsidR="007024A4" w:rsidRPr="007024A4" w:rsidRDefault="007024A4" w:rsidP="007024A4">
      <w:pPr>
        <w:rPr>
          <w:b/>
          <w:color w:val="000000"/>
        </w:rPr>
      </w:pPr>
    </w:p>
    <w:p w14:paraId="26F296C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4C0764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CAFA124" w14:textId="77777777" w:rsidR="007024A4" w:rsidRPr="007024A4" w:rsidRDefault="007024A4" w:rsidP="007024A4">
      <w:pPr>
        <w:rPr>
          <w:color w:val="000000"/>
          <w:sz w:val="22"/>
        </w:rPr>
      </w:pPr>
    </w:p>
    <w:p w14:paraId="00322CD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EAAC78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652C6E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B59234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F80244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B6C87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8C330D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43205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04E569C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9C1F5D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54D0D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0B5F4A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76C3D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E56F8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0033A8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E7EA0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E27D21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A11F1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38B67B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B2FD39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5A3C483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3361D0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6CD8A4C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387CD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25.4 + 0.37 = 25.77</w:t>
      </w:r>
    </w:p>
    <w:p w14:paraId="2A837F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289.5 + 4.17 = 293.7</w:t>
      </w:r>
    </w:p>
    <w:p w14:paraId="57AEDCC9" w14:textId="77777777" w:rsidR="007024A4" w:rsidRPr="007024A4" w:rsidRDefault="007024A4" w:rsidP="007024A4">
      <w:pPr>
        <w:rPr>
          <w:b/>
          <w:color w:val="000000"/>
        </w:rPr>
      </w:pPr>
    </w:p>
    <w:p w14:paraId="719DE31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225CD9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59B1CC6D" w14:textId="77777777" w:rsidR="007024A4" w:rsidRPr="007024A4" w:rsidRDefault="007024A4" w:rsidP="007024A4">
      <w:pPr>
        <w:rPr>
          <w:color w:val="000000"/>
          <w:sz w:val="22"/>
        </w:rPr>
      </w:pPr>
    </w:p>
    <w:p w14:paraId="3136D33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4AA09B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64B251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4FA31E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E352A7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818B54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3736A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154C3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52684D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5AAFA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1C951D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0F5C48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1D2AC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DE82AE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D534F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4D477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532DA1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275B4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D55BF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AC96CB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31900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EB7583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4B8FE1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3F61997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25.77 + 0.37 = 26.14</w:t>
      </w:r>
    </w:p>
    <w:p w14:paraId="543FE5F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293.7 + 4.17 = 297.9</w:t>
      </w:r>
    </w:p>
    <w:p w14:paraId="2F4483E7" w14:textId="77777777" w:rsidR="007024A4" w:rsidRPr="007024A4" w:rsidRDefault="007024A4" w:rsidP="007024A4">
      <w:pPr>
        <w:rPr>
          <w:b/>
          <w:color w:val="000000"/>
        </w:rPr>
      </w:pPr>
    </w:p>
    <w:p w14:paraId="7357F3E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7E49CF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D51CE52" w14:textId="77777777" w:rsidR="007024A4" w:rsidRPr="007024A4" w:rsidRDefault="007024A4" w:rsidP="007024A4">
      <w:pPr>
        <w:rPr>
          <w:color w:val="000000"/>
          <w:sz w:val="22"/>
        </w:rPr>
      </w:pPr>
    </w:p>
    <w:p w14:paraId="373FEFE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F833D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6C2F78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67A6FB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412C467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16392D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530480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36DD6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381EE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C060D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AEF68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CB3BD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287D68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45F66BD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91EEFD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321DD9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99AD83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772D6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F548EF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E988A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D76C8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14A3A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6E26D4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E3064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26.14 + 0.37 = 26.5</w:t>
      </w:r>
    </w:p>
    <w:p w14:paraId="6E46E6F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297.9 + 4.17 = 302.1</w:t>
      </w:r>
    </w:p>
    <w:p w14:paraId="527686DB" w14:textId="77777777" w:rsidR="007024A4" w:rsidRPr="007024A4" w:rsidRDefault="007024A4" w:rsidP="007024A4">
      <w:pPr>
        <w:rPr>
          <w:b/>
          <w:color w:val="000000"/>
        </w:rPr>
      </w:pPr>
    </w:p>
    <w:p w14:paraId="7D2F02E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23BAEA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6DD5802B" w14:textId="77777777" w:rsidR="007024A4" w:rsidRPr="007024A4" w:rsidRDefault="007024A4" w:rsidP="007024A4">
      <w:pPr>
        <w:rPr>
          <w:color w:val="000000"/>
          <w:sz w:val="22"/>
        </w:rPr>
      </w:pPr>
    </w:p>
    <w:p w14:paraId="303DDC29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E09E8B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3CF238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21FB350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74EE0F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4EF9330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45ABE46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79A62A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1E76DC8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95DF4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3FA7B0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4A461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D87CD0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6DDACE2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52308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715F03A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43B239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A2225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A2C303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D56E0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61AEA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38C281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3733F4B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1B1C17E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26.5 + 0.37 = 26.87</w:t>
      </w:r>
    </w:p>
    <w:p w14:paraId="06F420E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302.1 + 4.17 = 306.3</w:t>
      </w:r>
    </w:p>
    <w:p w14:paraId="1FBCEA50" w14:textId="77777777" w:rsidR="007024A4" w:rsidRPr="007024A4" w:rsidRDefault="007024A4" w:rsidP="007024A4">
      <w:pPr>
        <w:rPr>
          <w:b/>
          <w:color w:val="000000"/>
        </w:rPr>
      </w:pPr>
    </w:p>
    <w:p w14:paraId="1A4BC76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9FEDE3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Материал: Песчаник</w:t>
      </w:r>
    </w:p>
    <w:p w14:paraId="007D1BE1" w14:textId="77777777" w:rsidR="007024A4" w:rsidRPr="007024A4" w:rsidRDefault="007024A4" w:rsidP="007024A4">
      <w:pPr>
        <w:rPr>
          <w:color w:val="000000"/>
          <w:sz w:val="22"/>
        </w:rPr>
      </w:pPr>
    </w:p>
    <w:p w14:paraId="43FA21C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305E5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7583AA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043352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306EE9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AA6B9A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EA6ED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81FA4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4F9ED3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371F609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14CDE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7F2668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08AA12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0F3110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54CC0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34EE098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3D5809D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33571B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51D8BAB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0E228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A88BD7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453FF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F48FC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CA709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26.87 + 0.37 = 27.24</w:t>
      </w:r>
    </w:p>
    <w:p w14:paraId="582798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306.3 + 4.17 = 310.5</w:t>
      </w:r>
    </w:p>
    <w:p w14:paraId="711356AA" w14:textId="77777777" w:rsidR="007024A4" w:rsidRPr="007024A4" w:rsidRDefault="007024A4" w:rsidP="007024A4">
      <w:pPr>
        <w:rPr>
          <w:b/>
          <w:color w:val="000000"/>
        </w:rPr>
      </w:pPr>
    </w:p>
    <w:p w14:paraId="660AC9D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186B20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33B6C64" w14:textId="77777777" w:rsidR="007024A4" w:rsidRPr="007024A4" w:rsidRDefault="007024A4" w:rsidP="007024A4">
      <w:pPr>
        <w:rPr>
          <w:color w:val="000000"/>
          <w:sz w:val="22"/>
        </w:rPr>
      </w:pPr>
    </w:p>
    <w:p w14:paraId="522CAF3B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0F97B66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A326F3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463CE1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59FAC08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CD6182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AF25E4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5D04CC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F6FBB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4DA20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4781D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02652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94F5E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8827D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9A8BCD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EC174F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92B34E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1A6B20E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68E911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DFAA36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5A6E0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2C7C91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3D065F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48B647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27.24 + 0.37 = 27.6</w:t>
      </w:r>
    </w:p>
    <w:p w14:paraId="10C5C9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310.5 + 4.17 = 314.7</w:t>
      </w:r>
    </w:p>
    <w:p w14:paraId="6871C9CD" w14:textId="77777777" w:rsidR="007024A4" w:rsidRPr="007024A4" w:rsidRDefault="007024A4" w:rsidP="007024A4">
      <w:pPr>
        <w:rPr>
          <w:b/>
          <w:color w:val="000000"/>
        </w:rPr>
      </w:pPr>
    </w:p>
    <w:p w14:paraId="6ED2A18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EC1FF2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3FBFCC10" w14:textId="77777777" w:rsidR="007024A4" w:rsidRPr="007024A4" w:rsidRDefault="007024A4" w:rsidP="007024A4">
      <w:pPr>
        <w:rPr>
          <w:color w:val="000000"/>
          <w:sz w:val="22"/>
        </w:rPr>
      </w:pPr>
    </w:p>
    <w:p w14:paraId="0FE3745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548BA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65EDDDD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4B1486C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65086F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4F68DD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AF4821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4006551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16C4B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42EDD6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FEA069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9C7AF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8925B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AA373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59E78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0C9F8B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CB0BB5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458C5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9AC2C3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223E8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1E98905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30C4701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04D433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060EE36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27.6 + 0.37 = 27.97</w:t>
      </w:r>
    </w:p>
    <w:p w14:paraId="727CE54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314.7 + 4.17 = 318.9</w:t>
      </w:r>
    </w:p>
    <w:p w14:paraId="147C38E0" w14:textId="77777777" w:rsidR="007024A4" w:rsidRPr="007024A4" w:rsidRDefault="007024A4" w:rsidP="007024A4">
      <w:pPr>
        <w:rPr>
          <w:b/>
          <w:color w:val="000000"/>
        </w:rPr>
      </w:pPr>
    </w:p>
    <w:p w14:paraId="6E24AFA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2A2935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506F3AD" w14:textId="77777777" w:rsidR="007024A4" w:rsidRPr="007024A4" w:rsidRDefault="007024A4" w:rsidP="007024A4">
      <w:pPr>
        <w:rPr>
          <w:color w:val="000000"/>
          <w:sz w:val="22"/>
        </w:rPr>
      </w:pPr>
    </w:p>
    <w:p w14:paraId="58522391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24A4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62188E8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42D0700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3E043EA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5B635BD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26C5BF8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5A1AC29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3E5221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355536B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1C05777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1D4A770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2CBE36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67F5F1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20A9172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5852BB2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51EF28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018EF0A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4270AA2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EF533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307274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05945C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E53100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1A6C000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49AB44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27.97 + 0.37 = 28.34</w:t>
      </w:r>
    </w:p>
    <w:p w14:paraId="59755DE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318.9 + 4.17 = 323.1</w:t>
      </w:r>
    </w:p>
    <w:p w14:paraId="6FD291AF" w14:textId="77777777" w:rsidR="007024A4" w:rsidRPr="007024A4" w:rsidRDefault="007024A4" w:rsidP="007024A4">
      <w:pPr>
        <w:rPr>
          <w:b/>
          <w:color w:val="000000"/>
        </w:rPr>
      </w:pPr>
    </w:p>
    <w:p w14:paraId="397B067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7E88FF3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4C8C9BAA" w14:textId="77777777" w:rsidR="007024A4" w:rsidRPr="007024A4" w:rsidRDefault="007024A4" w:rsidP="007024A4">
      <w:pPr>
        <w:rPr>
          <w:color w:val="000000"/>
          <w:sz w:val="22"/>
        </w:rPr>
      </w:pPr>
    </w:p>
    <w:p w14:paraId="365637D5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C662D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B49B8C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5CFFCE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094B095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0419DC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7D3D55E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1B431D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F5B6C1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24AA6A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2622CF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6CC283F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7F1D18C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16440D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F1D9FE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F642ED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4D5D0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0C9F1C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2B4C0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88DE97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1DFCC3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913FEA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509951B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792BF4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28.34 + 0.37 = 28.7</w:t>
      </w:r>
    </w:p>
    <w:p w14:paraId="3A06F92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323.1 + 4.17 = 327.3</w:t>
      </w:r>
    </w:p>
    <w:p w14:paraId="26E7DB48" w14:textId="77777777" w:rsidR="007024A4" w:rsidRPr="007024A4" w:rsidRDefault="007024A4" w:rsidP="007024A4">
      <w:pPr>
        <w:rPr>
          <w:b/>
          <w:color w:val="000000"/>
        </w:rPr>
      </w:pPr>
    </w:p>
    <w:p w14:paraId="0DE129E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727BB6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5ED00D4F" w14:textId="77777777" w:rsidR="007024A4" w:rsidRPr="007024A4" w:rsidRDefault="007024A4" w:rsidP="007024A4">
      <w:pPr>
        <w:rPr>
          <w:color w:val="000000"/>
          <w:sz w:val="22"/>
        </w:rPr>
      </w:pPr>
    </w:p>
    <w:p w14:paraId="5C409863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B0BEE8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577BB92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7EECA2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9A4D49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B4EFF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E6FE8F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3C15B3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156B40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DD3590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3DE398A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42C2F2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19F77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C6B1C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25E3AD7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1B69E44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282F04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9B2EC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6112378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0932D9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23788A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3F29F0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E596D7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7D54FC5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28.7 + 0.37 = 29.07</w:t>
      </w:r>
    </w:p>
    <w:p w14:paraId="0610C30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327.3 + 4.17 = 331.5</w:t>
      </w:r>
    </w:p>
    <w:p w14:paraId="2870626D" w14:textId="77777777" w:rsidR="007024A4" w:rsidRPr="007024A4" w:rsidRDefault="007024A4" w:rsidP="007024A4">
      <w:pPr>
        <w:rPr>
          <w:b/>
          <w:color w:val="000000"/>
        </w:rPr>
      </w:pPr>
    </w:p>
    <w:p w14:paraId="1EB9115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34DFFE7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74B6ADE6" w14:textId="77777777" w:rsidR="007024A4" w:rsidRPr="007024A4" w:rsidRDefault="007024A4" w:rsidP="007024A4">
      <w:pPr>
        <w:rPr>
          <w:color w:val="000000"/>
          <w:sz w:val="22"/>
        </w:rPr>
      </w:pPr>
    </w:p>
    <w:p w14:paraId="1739A244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754119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7EEFD4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6A62EF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Степень открытости: с 4-х сторон</w:t>
      </w:r>
    </w:p>
    <w:p w14:paraId="3E59072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5637FB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6B7769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21BFDCA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42C2EA5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EFACA4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C95A1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7F5962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5E555F1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331F55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17C1ED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42CAD1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60336E7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2424591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0BCA4A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6282759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92A90C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94D5D0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8CD76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6A83275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29.07 + 0.37 = 29.44</w:t>
      </w:r>
    </w:p>
    <w:p w14:paraId="7EC291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331.5 + 4.17 = 335.7</w:t>
      </w:r>
    </w:p>
    <w:p w14:paraId="6A6281B6" w14:textId="77777777" w:rsidR="007024A4" w:rsidRPr="007024A4" w:rsidRDefault="007024A4" w:rsidP="007024A4">
      <w:pPr>
        <w:rPr>
          <w:b/>
          <w:color w:val="000000"/>
        </w:rPr>
      </w:pPr>
    </w:p>
    <w:p w14:paraId="71EC7B62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5B3D5E3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0E3D760" w14:textId="77777777" w:rsidR="007024A4" w:rsidRPr="007024A4" w:rsidRDefault="007024A4" w:rsidP="007024A4">
      <w:pPr>
        <w:rPr>
          <w:color w:val="000000"/>
          <w:sz w:val="22"/>
        </w:rPr>
      </w:pPr>
    </w:p>
    <w:p w14:paraId="6F82C570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2B270F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38158D3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60182F3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19F71EE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1BBB8AE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57C68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2161CF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CD9A3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BE7628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7EDEFB4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1255BD4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9A9C74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5C5357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7D0777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2436B6D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554D8E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E168F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0384FC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7D16B16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689FB3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075A2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0080252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2E4299E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29.44 + 0.37 = 29.8</w:t>
      </w:r>
    </w:p>
    <w:p w14:paraId="3A2435C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335.7 + 4.17 = 339.9</w:t>
      </w:r>
    </w:p>
    <w:p w14:paraId="62D33FEF" w14:textId="77777777" w:rsidR="007024A4" w:rsidRPr="007024A4" w:rsidRDefault="007024A4" w:rsidP="007024A4">
      <w:pPr>
        <w:rPr>
          <w:b/>
          <w:color w:val="000000"/>
        </w:rPr>
      </w:pPr>
    </w:p>
    <w:p w14:paraId="452A3083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0E4B0F2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2A5F2BA" w14:textId="77777777" w:rsidR="007024A4" w:rsidRPr="007024A4" w:rsidRDefault="007024A4" w:rsidP="007024A4">
      <w:pPr>
        <w:rPr>
          <w:color w:val="000000"/>
          <w:sz w:val="22"/>
        </w:rPr>
      </w:pPr>
    </w:p>
    <w:p w14:paraId="21A7A8A9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87106A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98DC3B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2EB9F8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3564879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357C67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5CAD796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6FC8968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F986A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550BF4F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66F0EBD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355B0D1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1083C4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0F4C977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16478C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9999</w:t>
      </w:r>
    </w:p>
    <w:p w14:paraId="6BC024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E90CBD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7BC4566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23BF2EC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4021B2E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D4277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407161C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9999 · (1-0.85) = 0.37</w:t>
      </w:r>
    </w:p>
    <w:p w14:paraId="4ACF765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9999 · (365-(150 + 30)) · (1-0.85) = 4.17</w:t>
      </w:r>
    </w:p>
    <w:p w14:paraId="5968B81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29.8 + 0.37 = 30.2</w:t>
      </w:r>
    </w:p>
    <w:p w14:paraId="1EC6745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339.9 + 4.17 = 344.1</w:t>
      </w:r>
    </w:p>
    <w:p w14:paraId="6C71492B" w14:textId="77777777" w:rsidR="007024A4" w:rsidRPr="007024A4" w:rsidRDefault="007024A4" w:rsidP="007024A4">
      <w:pPr>
        <w:rPr>
          <w:b/>
          <w:color w:val="000000"/>
        </w:rPr>
      </w:pPr>
    </w:p>
    <w:p w14:paraId="11BA5B5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24B6FB5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746C1F11" w14:textId="77777777" w:rsidR="007024A4" w:rsidRPr="007024A4" w:rsidRDefault="007024A4" w:rsidP="007024A4">
      <w:pPr>
        <w:rPr>
          <w:color w:val="000000"/>
          <w:sz w:val="22"/>
        </w:rPr>
      </w:pPr>
    </w:p>
    <w:p w14:paraId="19F4BDB6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55DB9C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0BBD8D2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039D90C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6346F06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7378BB9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18F54B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79F01B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7EFAF1F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74081F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5E2EC5C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CAEAFD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40C6CD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100</w:t>
      </w:r>
    </w:p>
    <w:p w14:paraId="7554172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42A929A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559</w:t>
      </w:r>
    </w:p>
    <w:p w14:paraId="144B2A2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5670C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3B0BD29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AADB33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1B7853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3B55E37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7BA71C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559 · (1-0.85) = 0.02067</w:t>
      </w:r>
    </w:p>
    <w:p w14:paraId="2F0CFA9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559 · (365-(150 + 30)) · (1-0.85) = 0.233</w:t>
      </w:r>
    </w:p>
    <w:p w14:paraId="203D6F8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30.2 + 0.02067 = 30.2</w:t>
      </w:r>
    </w:p>
    <w:p w14:paraId="622EF9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344.1 + 0.233 = 344.3</w:t>
      </w:r>
    </w:p>
    <w:p w14:paraId="4B01286E" w14:textId="77777777" w:rsidR="007024A4" w:rsidRPr="007024A4" w:rsidRDefault="007024A4" w:rsidP="007024A4">
      <w:pPr>
        <w:rPr>
          <w:b/>
          <w:color w:val="000000"/>
        </w:rPr>
      </w:pPr>
    </w:p>
    <w:p w14:paraId="66494E7D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7EB33F02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46D3" w14:textId="3D85224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F373" w14:textId="378166B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8B12" w14:textId="7A4F7C8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1AF7" w14:textId="5668803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38A78396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67C" w14:textId="0D6FD65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27F" w14:textId="167F11C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4A" w14:textId="23D9423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6729" w14:textId="60CE837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344.3</w:t>
            </w:r>
          </w:p>
        </w:tc>
      </w:tr>
    </w:tbl>
    <w:p w14:paraId="79C1A66D" w14:textId="0678E080" w:rsidR="007024A4" w:rsidRPr="007024A4" w:rsidRDefault="007024A4" w:rsidP="007024A4">
      <w:pPr>
        <w:rPr>
          <w:color w:val="000000"/>
          <w:sz w:val="22"/>
        </w:rPr>
      </w:pPr>
    </w:p>
    <w:p w14:paraId="2C1E53A7" w14:textId="77777777" w:rsidR="007024A4" w:rsidRPr="007024A4" w:rsidRDefault="007024A4" w:rsidP="007024A4">
      <w:pPr>
        <w:rPr>
          <w:color w:val="000000"/>
          <w:sz w:val="22"/>
        </w:rPr>
      </w:pPr>
    </w:p>
    <w:p w14:paraId="0916B079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3DF96A9D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4028B822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51CB91A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721D2C90" w14:textId="77777777" w:rsidR="007024A4" w:rsidRPr="007024A4" w:rsidRDefault="007024A4" w:rsidP="007024A4">
      <w:pPr>
        <w:rPr>
          <w:color w:val="000000"/>
          <w:sz w:val="22"/>
        </w:rPr>
      </w:pPr>
    </w:p>
    <w:p w14:paraId="0E09355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Время:12:45:35</w:t>
      </w:r>
    </w:p>
    <w:p w14:paraId="26A465D2" w14:textId="77777777" w:rsidR="007024A4" w:rsidRPr="007024A4" w:rsidRDefault="007024A4" w:rsidP="007024A4">
      <w:pPr>
        <w:rPr>
          <w:color w:val="000000"/>
          <w:sz w:val="22"/>
        </w:rPr>
      </w:pPr>
    </w:p>
    <w:p w14:paraId="1E6F0100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6AA5B94F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3AAD482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5D0964C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4037A0B2" w14:textId="77777777" w:rsidR="007024A4" w:rsidRPr="007024A4" w:rsidRDefault="007024A4" w:rsidP="007024A4">
      <w:pPr>
        <w:rPr>
          <w:color w:val="000000"/>
          <w:sz w:val="22"/>
        </w:rPr>
      </w:pPr>
    </w:p>
    <w:p w14:paraId="35431C7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6014, Пылящая повехность</w:t>
      </w:r>
    </w:p>
    <w:p w14:paraId="5B9689D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6014 01, Склад руды</w:t>
      </w:r>
    </w:p>
    <w:p w14:paraId="6623730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32E44A1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EE387A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5F83A6F" w14:textId="77777777" w:rsidR="007024A4" w:rsidRPr="007024A4" w:rsidRDefault="007024A4" w:rsidP="007024A4">
      <w:pPr>
        <w:rPr>
          <w:color w:val="000000"/>
          <w:sz w:val="22"/>
        </w:rPr>
      </w:pPr>
    </w:p>
    <w:p w14:paraId="229FFF6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14194C5" w14:textId="77777777" w:rsidR="007024A4" w:rsidRPr="007024A4" w:rsidRDefault="007024A4" w:rsidP="007024A4">
      <w:pPr>
        <w:rPr>
          <w:color w:val="000000"/>
          <w:sz w:val="22"/>
        </w:rPr>
      </w:pPr>
    </w:p>
    <w:p w14:paraId="44E0AF8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п.3.2.Статическое хранение материала</w:t>
      </w:r>
    </w:p>
    <w:p w14:paraId="60FED1D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09439CA4" w14:textId="77777777" w:rsidR="007024A4" w:rsidRPr="007024A4" w:rsidRDefault="007024A4" w:rsidP="007024A4">
      <w:pPr>
        <w:rPr>
          <w:color w:val="000000"/>
          <w:sz w:val="22"/>
        </w:rPr>
      </w:pPr>
    </w:p>
    <w:p w14:paraId="12E40317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F906B5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73D537E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1DBF324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52CD8E0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5E479C8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2F10F38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15CBE3E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21E067F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04CF13B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DC48B1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10</w:t>
      </w:r>
    </w:p>
    <w:p w14:paraId="7FDE959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0.1</w:t>
      </w:r>
    </w:p>
    <w:p w14:paraId="3182FC5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120</w:t>
      </w:r>
    </w:p>
    <w:p w14:paraId="1DB11B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0579FA2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Поверхность пыления в плане,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2000</w:t>
      </w:r>
    </w:p>
    <w:p w14:paraId="5F335D2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24A4">
        <w:rPr>
          <w:b/>
          <w:i/>
          <w:color w:val="000000"/>
          <w:sz w:val="22"/>
        </w:rPr>
        <w:t xml:space="preserve">K6 = </w:t>
      </w:r>
      <w:r w:rsidRPr="007024A4">
        <w:rPr>
          <w:b/>
          <w:color w:val="000000"/>
        </w:rPr>
        <w:t>1.45</w:t>
      </w:r>
    </w:p>
    <w:p w14:paraId="721ABDE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6787AC9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4A7D790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398532F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4DBC72A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2887E88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(3.2.3), </w:t>
      </w:r>
      <w:r w:rsidRPr="007024A4">
        <w:rPr>
          <w:b/>
          <w:i/>
          <w:color w:val="000000"/>
          <w:sz w:val="22"/>
        </w:rPr>
        <w:t xml:space="preserve">GC = </w:t>
      </w:r>
      <w:r w:rsidRPr="007024A4">
        <w:rPr>
          <w:b/>
          <w:i/>
          <w:color w:val="000000"/>
        </w:rPr>
        <w:t xml:space="preserve">K3 · K4 · K5 · K6 · K7 · Q · S · (1-NJ) = </w:t>
      </w:r>
      <w:r w:rsidRPr="007024A4">
        <w:rPr>
          <w:b/>
          <w:color w:val="000000"/>
        </w:rPr>
        <w:t>1.7 · 1 · 0.1 · 1.45 · 0.2 · 0.005 · 2000 · (1-0.85) = 0.074</w:t>
      </w:r>
    </w:p>
    <w:p w14:paraId="69F06C3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(3.2.5),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0.0864 · K3SR · K4 · K5 · K6 · K7 · Q · S · (365-(TSP + TD)) · (1-NJ) = </w:t>
      </w:r>
      <w:r w:rsidRPr="007024A4">
        <w:rPr>
          <w:b/>
          <w:color w:val="000000"/>
        </w:rPr>
        <w:t>0.0864 · 1.2 · 1 · 0.1 · 1.45 · 0.2 · 0.005 · 2000 · (365-(150 + 30)) · (1-0.85) = 0.834</w:t>
      </w:r>
    </w:p>
    <w:p w14:paraId="12D1CD9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г/с (3.2.1, 3.2.2),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G + GC = </w:t>
      </w:r>
      <w:r w:rsidRPr="007024A4">
        <w:rPr>
          <w:b/>
          <w:color w:val="000000"/>
        </w:rPr>
        <w:t>0 + 0.074 = 0.074</w:t>
      </w:r>
    </w:p>
    <w:p w14:paraId="34FE494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0 + 0.834 = 0.834</w:t>
      </w:r>
    </w:p>
    <w:p w14:paraId="2630823D" w14:textId="77777777" w:rsidR="007024A4" w:rsidRPr="007024A4" w:rsidRDefault="007024A4" w:rsidP="007024A4">
      <w:pPr>
        <w:rPr>
          <w:b/>
          <w:color w:val="000000"/>
        </w:rPr>
      </w:pPr>
    </w:p>
    <w:p w14:paraId="7DF99EC0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4C0F5F93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3184" w14:textId="04D262F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699F" w14:textId="162B926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DC57" w14:textId="209BFF6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DECE" w14:textId="1BA24D5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63870908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CDB" w14:textId="4E726FD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82DE" w14:textId="173A6A1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929" w14:textId="370406E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63EB" w14:textId="3088FDD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0.834</w:t>
            </w:r>
          </w:p>
        </w:tc>
      </w:tr>
    </w:tbl>
    <w:p w14:paraId="57B810E4" w14:textId="2E012BCA" w:rsidR="007024A4" w:rsidRPr="007024A4" w:rsidRDefault="007024A4" w:rsidP="007024A4">
      <w:pPr>
        <w:rPr>
          <w:color w:val="000000"/>
          <w:sz w:val="22"/>
        </w:rPr>
      </w:pPr>
    </w:p>
    <w:p w14:paraId="65A85E29" w14:textId="77777777" w:rsidR="007024A4" w:rsidRPr="007024A4" w:rsidRDefault="007024A4" w:rsidP="007024A4">
      <w:pPr>
        <w:rPr>
          <w:color w:val="000000"/>
          <w:sz w:val="22"/>
        </w:rPr>
      </w:pPr>
    </w:p>
    <w:p w14:paraId="0515BE0E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71B2127F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5E2146B7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2B02A4E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74DABD0D" w14:textId="77777777" w:rsidR="007024A4" w:rsidRPr="007024A4" w:rsidRDefault="007024A4" w:rsidP="007024A4">
      <w:pPr>
        <w:rPr>
          <w:color w:val="000000"/>
          <w:sz w:val="22"/>
        </w:rPr>
      </w:pPr>
    </w:p>
    <w:p w14:paraId="6819818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Время:18:23:07</w:t>
      </w:r>
    </w:p>
    <w:p w14:paraId="3BAB444C" w14:textId="77777777" w:rsidR="007024A4" w:rsidRPr="007024A4" w:rsidRDefault="007024A4" w:rsidP="007024A4">
      <w:pPr>
        <w:rPr>
          <w:color w:val="000000"/>
          <w:sz w:val="22"/>
        </w:rPr>
      </w:pPr>
    </w:p>
    <w:p w14:paraId="1497E414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3131FDED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732C274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lastRenderedPageBreak/>
        <w:t>Город: 225, Жанааркинский район, Улытау</w:t>
      </w:r>
    </w:p>
    <w:p w14:paraId="181154B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258563BA" w14:textId="77777777" w:rsidR="007024A4" w:rsidRPr="007024A4" w:rsidRDefault="007024A4" w:rsidP="007024A4">
      <w:pPr>
        <w:rPr>
          <w:color w:val="000000"/>
          <w:sz w:val="22"/>
        </w:rPr>
      </w:pPr>
    </w:p>
    <w:p w14:paraId="509A048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6015, Пылящая поверхность</w:t>
      </w:r>
    </w:p>
    <w:p w14:paraId="6D986B1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6015 01, Погрузка П/И из склада</w:t>
      </w:r>
    </w:p>
    <w:p w14:paraId="5D47CB2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21EFF12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425C92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265D248" w14:textId="77777777" w:rsidR="007024A4" w:rsidRPr="007024A4" w:rsidRDefault="007024A4" w:rsidP="007024A4">
      <w:pPr>
        <w:rPr>
          <w:color w:val="000000"/>
          <w:sz w:val="22"/>
        </w:rPr>
      </w:pPr>
    </w:p>
    <w:p w14:paraId="158BEC8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333AC0D" w14:textId="77777777" w:rsidR="007024A4" w:rsidRPr="007024A4" w:rsidRDefault="007024A4" w:rsidP="007024A4">
      <w:pPr>
        <w:rPr>
          <w:color w:val="000000"/>
          <w:sz w:val="22"/>
        </w:rPr>
      </w:pPr>
    </w:p>
    <w:p w14:paraId="5F24D05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33FD82C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Материал: Песчаник</w:t>
      </w:r>
    </w:p>
    <w:p w14:paraId="28D5BE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Весовая доля пылевой фракции в материале (табл.3.1.1), </w:t>
      </w:r>
      <w:r w:rsidRPr="007024A4">
        <w:rPr>
          <w:b/>
          <w:i/>
          <w:color w:val="000000"/>
          <w:sz w:val="22"/>
        </w:rPr>
        <w:t xml:space="preserve">K1 = </w:t>
      </w:r>
      <w:r w:rsidRPr="007024A4">
        <w:rPr>
          <w:b/>
          <w:color w:val="000000"/>
        </w:rPr>
        <w:t>0.04</w:t>
      </w:r>
    </w:p>
    <w:p w14:paraId="76B4DC5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Доля пыли, переходящей в аэрозоль (табл.3.1.1), </w:t>
      </w:r>
      <w:r w:rsidRPr="007024A4">
        <w:rPr>
          <w:b/>
          <w:i/>
          <w:color w:val="000000"/>
          <w:sz w:val="22"/>
        </w:rPr>
        <w:t xml:space="preserve">K2 = </w:t>
      </w:r>
      <w:r w:rsidRPr="007024A4">
        <w:rPr>
          <w:b/>
          <w:color w:val="000000"/>
        </w:rPr>
        <w:t>0.01</w:t>
      </w:r>
    </w:p>
    <w:p w14:paraId="2562AB1A" w14:textId="77777777" w:rsidR="007024A4" w:rsidRPr="007024A4" w:rsidRDefault="007024A4" w:rsidP="007024A4">
      <w:pPr>
        <w:rPr>
          <w:b/>
          <w:color w:val="000000"/>
        </w:rPr>
      </w:pPr>
    </w:p>
    <w:p w14:paraId="32869BFB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DBAC01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286C3DC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Материал негранулирован. Коэффициент Ke принимается равным 1</w:t>
      </w:r>
    </w:p>
    <w:p w14:paraId="701AE75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Степень открытости: с 4-х сторон</w:t>
      </w:r>
    </w:p>
    <w:p w14:paraId="2694449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Загрузочный рукав не применяется</w:t>
      </w:r>
    </w:p>
    <w:p w14:paraId="6401B37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24A4">
        <w:rPr>
          <w:b/>
          <w:i/>
          <w:color w:val="000000"/>
          <w:sz w:val="22"/>
        </w:rPr>
        <w:t xml:space="preserve">K4 = </w:t>
      </w:r>
      <w:r w:rsidRPr="007024A4">
        <w:rPr>
          <w:b/>
          <w:color w:val="000000"/>
        </w:rPr>
        <w:t>1</w:t>
      </w:r>
    </w:p>
    <w:p w14:paraId="3260F0B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(среднегодовая), м/с, </w:t>
      </w:r>
      <w:r w:rsidRPr="007024A4">
        <w:rPr>
          <w:b/>
          <w:i/>
          <w:color w:val="000000"/>
          <w:sz w:val="22"/>
        </w:rPr>
        <w:t xml:space="preserve">G3SR = </w:t>
      </w:r>
      <w:r w:rsidRPr="007024A4">
        <w:rPr>
          <w:b/>
          <w:color w:val="000000"/>
        </w:rPr>
        <w:t>3.2</w:t>
      </w:r>
    </w:p>
    <w:p w14:paraId="03C9C5F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24A4">
        <w:rPr>
          <w:b/>
          <w:i/>
          <w:color w:val="000000"/>
          <w:sz w:val="22"/>
        </w:rPr>
        <w:t xml:space="preserve">K3SR = </w:t>
      </w:r>
      <w:r w:rsidRPr="007024A4">
        <w:rPr>
          <w:b/>
          <w:color w:val="000000"/>
        </w:rPr>
        <w:t>1.2</w:t>
      </w:r>
    </w:p>
    <w:p w14:paraId="6DF60D7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ветра (максимальная), м/c, </w:t>
      </w:r>
      <w:r w:rsidRPr="007024A4">
        <w:rPr>
          <w:b/>
          <w:i/>
          <w:color w:val="000000"/>
          <w:sz w:val="22"/>
        </w:rPr>
        <w:t xml:space="preserve">G3 = </w:t>
      </w:r>
      <w:r w:rsidRPr="007024A4">
        <w:rPr>
          <w:b/>
          <w:color w:val="000000"/>
        </w:rPr>
        <w:t>9</w:t>
      </w:r>
    </w:p>
    <w:p w14:paraId="69E1E6F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24A4">
        <w:rPr>
          <w:b/>
          <w:i/>
          <w:color w:val="000000"/>
          <w:sz w:val="22"/>
        </w:rPr>
        <w:t xml:space="preserve">K3 = </w:t>
      </w:r>
      <w:r w:rsidRPr="007024A4">
        <w:rPr>
          <w:b/>
          <w:color w:val="000000"/>
        </w:rPr>
        <w:t>1.7</w:t>
      </w:r>
    </w:p>
    <w:p w14:paraId="44A4016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14D946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материала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0.2</w:t>
      </w:r>
    </w:p>
    <w:p w14:paraId="26F0345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Размер куска материала, мм, </w:t>
      </w:r>
      <w:r w:rsidRPr="007024A4">
        <w:rPr>
          <w:b/>
          <w:i/>
          <w:color w:val="000000"/>
          <w:sz w:val="22"/>
        </w:rPr>
        <w:t xml:space="preserve">G7 = </w:t>
      </w:r>
      <w:r w:rsidRPr="007024A4">
        <w:rPr>
          <w:b/>
          <w:color w:val="000000"/>
        </w:rPr>
        <w:t>120</w:t>
      </w:r>
    </w:p>
    <w:p w14:paraId="07CB8D2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24A4">
        <w:rPr>
          <w:b/>
          <w:i/>
          <w:color w:val="000000"/>
          <w:sz w:val="22"/>
        </w:rPr>
        <w:t xml:space="preserve">K7 = </w:t>
      </w:r>
      <w:r w:rsidRPr="007024A4">
        <w:rPr>
          <w:b/>
          <w:color w:val="000000"/>
        </w:rPr>
        <w:t>0.2</w:t>
      </w:r>
    </w:p>
    <w:p w14:paraId="605DF2C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Высота падения материала, м, </w:t>
      </w:r>
      <w:r w:rsidRPr="007024A4">
        <w:rPr>
          <w:b/>
          <w:i/>
          <w:color w:val="000000"/>
          <w:sz w:val="22"/>
        </w:rPr>
        <w:t xml:space="preserve">GB = </w:t>
      </w:r>
      <w:r w:rsidRPr="007024A4">
        <w:rPr>
          <w:b/>
          <w:color w:val="000000"/>
        </w:rPr>
        <w:t>2</w:t>
      </w:r>
    </w:p>
    <w:p w14:paraId="515F4AA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7024A4">
        <w:rPr>
          <w:b/>
          <w:i/>
          <w:color w:val="000000"/>
          <w:sz w:val="22"/>
        </w:rPr>
        <w:t xml:space="preserve">B = </w:t>
      </w:r>
      <w:r w:rsidRPr="007024A4">
        <w:rPr>
          <w:b/>
          <w:color w:val="000000"/>
        </w:rPr>
        <w:t>0.7</w:t>
      </w:r>
    </w:p>
    <w:p w14:paraId="35DC8F6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7024A4">
        <w:rPr>
          <w:b/>
          <w:i/>
          <w:color w:val="000000"/>
          <w:sz w:val="22"/>
        </w:rPr>
        <w:t xml:space="preserve">GMAX = </w:t>
      </w:r>
      <w:r w:rsidRPr="007024A4">
        <w:rPr>
          <w:b/>
          <w:color w:val="000000"/>
        </w:rPr>
        <w:t>846.72</w:t>
      </w:r>
    </w:p>
    <w:p w14:paraId="1E9E150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7024A4">
        <w:rPr>
          <w:b/>
          <w:i/>
          <w:color w:val="000000"/>
          <w:sz w:val="22"/>
        </w:rPr>
        <w:t xml:space="preserve">GGOD = </w:t>
      </w:r>
      <w:r w:rsidRPr="007024A4">
        <w:rPr>
          <w:b/>
          <w:color w:val="000000"/>
        </w:rPr>
        <w:t>500000</w:t>
      </w:r>
    </w:p>
    <w:p w14:paraId="548DEC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24A4">
        <w:rPr>
          <w:b/>
          <w:i/>
          <w:color w:val="000000"/>
          <w:sz w:val="22"/>
        </w:rPr>
        <w:t xml:space="preserve">NJ = </w:t>
      </w:r>
      <w:r w:rsidRPr="007024A4">
        <w:rPr>
          <w:b/>
          <w:color w:val="000000"/>
        </w:rPr>
        <w:t>0.85</w:t>
      </w:r>
    </w:p>
    <w:p w14:paraId="5339DD54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Вид работ: Погрузка</w:t>
      </w:r>
    </w:p>
    <w:p w14:paraId="4F34E8B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(3.1.1), </w:t>
      </w:r>
      <w:r w:rsidRPr="007024A4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7024A4">
        <w:rPr>
          <w:b/>
          <w:color w:val="000000"/>
        </w:rPr>
        <w:t>0.672</w:t>
      </w:r>
    </w:p>
    <w:p w14:paraId="32E1B97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(3.1.2), </w:t>
      </w:r>
      <w:r w:rsidRPr="007024A4">
        <w:rPr>
          <w:b/>
          <w:i/>
          <w:color w:val="000000"/>
          <w:sz w:val="22"/>
        </w:rPr>
        <w:t xml:space="preserve">MC = </w:t>
      </w:r>
      <w:r w:rsidRPr="007024A4">
        <w:rPr>
          <w:b/>
          <w:i/>
          <w:color w:val="000000"/>
        </w:rPr>
        <w:t xml:space="preserve">K1 · K2 · K3SR · K4 · K5 · K7 · K8 · K9 · KE · B · GGOD · (1-NJ) = </w:t>
      </w:r>
      <w:r w:rsidRPr="007024A4">
        <w:rPr>
          <w:b/>
          <w:color w:val="000000"/>
        </w:rPr>
        <w:t>0.04 · 0.01 · 1.2 · 1 · 0.2 · 0.2 · 1 · 1 · 1 · 0.7 · 500000 · (1-0.85) = 1.008</w:t>
      </w:r>
    </w:p>
    <w:p w14:paraId="28B57663" w14:textId="77777777" w:rsidR="007024A4" w:rsidRPr="007024A4" w:rsidRDefault="007024A4" w:rsidP="007024A4">
      <w:pPr>
        <w:rPr>
          <w:color w:val="000000"/>
          <w:sz w:val="22"/>
        </w:rPr>
      </w:pPr>
    </w:p>
    <w:p w14:paraId="1947FCA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(3.2.1),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MAX(G,GC) = </w:t>
      </w:r>
      <w:r w:rsidRPr="007024A4">
        <w:rPr>
          <w:b/>
          <w:color w:val="000000"/>
        </w:rPr>
        <w:t>0.672</w:t>
      </w:r>
    </w:p>
    <w:p w14:paraId="4F7C1DAE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Сумма выбросов, т/год (3.2.4),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M + MC = </w:t>
      </w:r>
      <w:r w:rsidRPr="007024A4">
        <w:rPr>
          <w:b/>
          <w:color w:val="000000"/>
        </w:rPr>
        <w:t>0 + 1.008 = 1.008</w:t>
      </w:r>
    </w:p>
    <w:p w14:paraId="6F981BB9" w14:textId="77777777" w:rsidR="007024A4" w:rsidRPr="007024A4" w:rsidRDefault="007024A4" w:rsidP="007024A4">
      <w:pPr>
        <w:rPr>
          <w:b/>
          <w:color w:val="000000"/>
        </w:rPr>
      </w:pPr>
    </w:p>
    <w:p w14:paraId="12F95E7C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3A8A9D7E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6027" w14:textId="72C8BD4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832B" w14:textId="1A11D96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0201" w14:textId="39CD4BD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C418" w14:textId="13E406C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662A60F0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AFB" w14:textId="02D5BD3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46D3" w14:textId="5CC9B62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 xml:space="preserve">Пыль неорганическая, содержащая двуокись </w:t>
            </w:r>
            <w:r w:rsidRPr="007024A4">
              <w:rPr>
                <w:color w:val="000000"/>
                <w:sz w:val="22"/>
              </w:rPr>
              <w:lastRenderedPageBreak/>
              <w:t>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C37F" w14:textId="415D228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lastRenderedPageBreak/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DDD8" w14:textId="2D0350C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1.008</w:t>
            </w:r>
          </w:p>
        </w:tc>
      </w:tr>
    </w:tbl>
    <w:p w14:paraId="30A0F738" w14:textId="396C8364" w:rsidR="007024A4" w:rsidRPr="007024A4" w:rsidRDefault="007024A4" w:rsidP="007024A4">
      <w:pPr>
        <w:rPr>
          <w:color w:val="000000"/>
          <w:sz w:val="22"/>
        </w:rPr>
      </w:pPr>
    </w:p>
    <w:p w14:paraId="67763CBA" w14:textId="77777777" w:rsidR="007024A4" w:rsidRPr="007024A4" w:rsidRDefault="007024A4" w:rsidP="007024A4">
      <w:pPr>
        <w:rPr>
          <w:color w:val="000000"/>
          <w:sz w:val="22"/>
        </w:rPr>
      </w:pPr>
    </w:p>
    <w:p w14:paraId="4FFA4DBF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2962396B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449D12DD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0F0FAFD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4E223FB3" w14:textId="77777777" w:rsidR="007024A4" w:rsidRPr="007024A4" w:rsidRDefault="007024A4" w:rsidP="007024A4">
      <w:pPr>
        <w:rPr>
          <w:color w:val="000000"/>
          <w:sz w:val="22"/>
        </w:rPr>
      </w:pPr>
    </w:p>
    <w:p w14:paraId="7EF3446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Время:14:37:13</w:t>
      </w:r>
    </w:p>
    <w:p w14:paraId="2E9D62B8" w14:textId="77777777" w:rsidR="007024A4" w:rsidRPr="007024A4" w:rsidRDefault="007024A4" w:rsidP="007024A4">
      <w:pPr>
        <w:rPr>
          <w:color w:val="000000"/>
          <w:sz w:val="22"/>
        </w:rPr>
      </w:pPr>
    </w:p>
    <w:p w14:paraId="5DEA85DD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6A2FFF10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44B97E4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71D5B04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684F041" w14:textId="77777777" w:rsidR="007024A4" w:rsidRPr="007024A4" w:rsidRDefault="007024A4" w:rsidP="007024A4">
      <w:pPr>
        <w:rPr>
          <w:color w:val="000000"/>
          <w:sz w:val="22"/>
        </w:rPr>
      </w:pPr>
    </w:p>
    <w:p w14:paraId="16B6D51F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6016, Пылящая поверхность</w:t>
      </w:r>
    </w:p>
    <w:p w14:paraId="3F68786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6016 01, Перемещение руды</w:t>
      </w:r>
    </w:p>
    <w:p w14:paraId="3CAE9595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4BBBD42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5E5150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AE71511" w14:textId="77777777" w:rsidR="007024A4" w:rsidRPr="007024A4" w:rsidRDefault="007024A4" w:rsidP="007024A4">
      <w:pPr>
        <w:rPr>
          <w:color w:val="000000"/>
          <w:sz w:val="22"/>
        </w:rPr>
      </w:pPr>
    </w:p>
    <w:p w14:paraId="6F6922C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791E6F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70FF0F5A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грузоподъемность (табл.3.3.1), </w:t>
      </w:r>
      <w:r w:rsidRPr="007024A4">
        <w:rPr>
          <w:b/>
          <w:i/>
          <w:color w:val="000000"/>
          <w:sz w:val="22"/>
        </w:rPr>
        <w:t xml:space="preserve">C1 = </w:t>
      </w:r>
      <w:r w:rsidRPr="007024A4">
        <w:rPr>
          <w:b/>
          <w:color w:val="000000"/>
        </w:rPr>
        <w:t>2.5</w:t>
      </w:r>
    </w:p>
    <w:p w14:paraId="1741B6B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182A7B6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скорость передвижения (табл.3.3.2), </w:t>
      </w:r>
      <w:r w:rsidRPr="007024A4">
        <w:rPr>
          <w:b/>
          <w:i/>
          <w:color w:val="000000"/>
          <w:sz w:val="22"/>
        </w:rPr>
        <w:t xml:space="preserve">C2 = </w:t>
      </w:r>
      <w:r w:rsidRPr="007024A4">
        <w:rPr>
          <w:b/>
          <w:color w:val="000000"/>
        </w:rPr>
        <w:t>2.75</w:t>
      </w:r>
    </w:p>
    <w:p w14:paraId="2F4EC91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Состояние дороги: Дорога без покрытия (грунтовая)</w:t>
      </w:r>
    </w:p>
    <w:p w14:paraId="226B9DC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состояние дороги (табл.3.3.3), </w:t>
      </w:r>
      <w:r w:rsidRPr="007024A4">
        <w:rPr>
          <w:b/>
          <w:i/>
          <w:color w:val="000000"/>
          <w:sz w:val="22"/>
        </w:rPr>
        <w:t xml:space="preserve">C3 = </w:t>
      </w:r>
      <w:r w:rsidRPr="007024A4">
        <w:rPr>
          <w:b/>
          <w:color w:val="000000"/>
        </w:rPr>
        <w:t>1</w:t>
      </w:r>
    </w:p>
    <w:p w14:paraId="58508D09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7024A4">
        <w:rPr>
          <w:b/>
          <w:i/>
          <w:color w:val="000000"/>
          <w:sz w:val="22"/>
        </w:rPr>
        <w:t xml:space="preserve">N1 = </w:t>
      </w:r>
      <w:r w:rsidRPr="007024A4">
        <w:rPr>
          <w:b/>
          <w:color w:val="000000"/>
        </w:rPr>
        <w:t>2</w:t>
      </w:r>
    </w:p>
    <w:p w14:paraId="0FA20FB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7024A4">
        <w:rPr>
          <w:b/>
          <w:i/>
          <w:color w:val="000000"/>
          <w:sz w:val="22"/>
        </w:rPr>
        <w:t xml:space="preserve">L = </w:t>
      </w:r>
      <w:r w:rsidRPr="007024A4">
        <w:rPr>
          <w:b/>
          <w:color w:val="000000"/>
        </w:rPr>
        <w:t>7</w:t>
      </w:r>
    </w:p>
    <w:p w14:paraId="5B47C4A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Число ходок (туда + обратно) всего транспорта в час, </w:t>
      </w:r>
      <w:r w:rsidRPr="007024A4">
        <w:rPr>
          <w:b/>
          <w:i/>
          <w:color w:val="000000"/>
          <w:sz w:val="22"/>
        </w:rPr>
        <w:t xml:space="preserve">N = </w:t>
      </w:r>
      <w:r w:rsidRPr="007024A4">
        <w:rPr>
          <w:b/>
          <w:color w:val="000000"/>
        </w:rPr>
        <w:t>1.9</w:t>
      </w:r>
    </w:p>
    <w:p w14:paraId="49EC9C66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долю пыли, уносимой в атмосферу, </w:t>
      </w:r>
      <w:r w:rsidRPr="007024A4">
        <w:rPr>
          <w:b/>
          <w:i/>
          <w:color w:val="000000"/>
          <w:sz w:val="22"/>
        </w:rPr>
        <w:t xml:space="preserve">C7 = </w:t>
      </w:r>
      <w:r w:rsidRPr="007024A4">
        <w:rPr>
          <w:b/>
          <w:color w:val="000000"/>
        </w:rPr>
        <w:t>0.01</w:t>
      </w:r>
    </w:p>
    <w:p w14:paraId="731CDEB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Пылевыделение в атмосферу на 1 км пробега, г/км, </w:t>
      </w:r>
      <w:r w:rsidRPr="007024A4">
        <w:rPr>
          <w:b/>
          <w:i/>
          <w:color w:val="000000"/>
          <w:sz w:val="22"/>
        </w:rPr>
        <w:t xml:space="preserve">Q1 = </w:t>
      </w:r>
      <w:r w:rsidRPr="007024A4">
        <w:rPr>
          <w:b/>
          <w:color w:val="000000"/>
        </w:rPr>
        <w:t>1450</w:t>
      </w:r>
    </w:p>
    <w:p w14:paraId="383D9EC7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поверхностного слоя дороги,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0E64B59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увлажненность дороги (табл.3.1.4), </w:t>
      </w:r>
      <w:r w:rsidRPr="007024A4">
        <w:rPr>
          <w:b/>
          <w:i/>
          <w:color w:val="000000"/>
          <w:sz w:val="22"/>
        </w:rPr>
        <w:t xml:space="preserve">K5 = </w:t>
      </w:r>
      <w:r w:rsidRPr="007024A4">
        <w:rPr>
          <w:b/>
          <w:color w:val="000000"/>
        </w:rPr>
        <w:t>0.2</w:t>
      </w:r>
    </w:p>
    <w:p w14:paraId="57C367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7024A4">
        <w:rPr>
          <w:b/>
          <w:i/>
          <w:color w:val="000000"/>
          <w:sz w:val="22"/>
        </w:rPr>
        <w:t xml:space="preserve">C4 = </w:t>
      </w:r>
      <w:r w:rsidRPr="007024A4">
        <w:rPr>
          <w:b/>
          <w:color w:val="000000"/>
        </w:rPr>
        <w:t>1.45</w:t>
      </w:r>
    </w:p>
    <w:p w14:paraId="0E27540F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7024A4">
        <w:rPr>
          <w:b/>
          <w:i/>
          <w:color w:val="000000"/>
          <w:sz w:val="22"/>
        </w:rPr>
        <w:t xml:space="preserve">V1 = </w:t>
      </w:r>
      <w:r w:rsidRPr="007024A4">
        <w:rPr>
          <w:b/>
          <w:color w:val="000000"/>
        </w:rPr>
        <w:t>3.2</w:t>
      </w:r>
    </w:p>
    <w:p w14:paraId="21C50418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7024A4">
        <w:rPr>
          <w:b/>
          <w:i/>
          <w:color w:val="000000"/>
          <w:sz w:val="22"/>
        </w:rPr>
        <w:t xml:space="preserve">V2 = </w:t>
      </w:r>
      <w:r w:rsidRPr="007024A4">
        <w:rPr>
          <w:b/>
          <w:color w:val="000000"/>
        </w:rPr>
        <w:t>30</w:t>
      </w:r>
    </w:p>
    <w:p w14:paraId="6725C454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Скорость обдува, м/с, </w:t>
      </w:r>
      <w:r w:rsidRPr="007024A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7024A4">
        <w:rPr>
          <w:b/>
          <w:color w:val="000000"/>
        </w:rPr>
        <w:t>5.16</w:t>
      </w:r>
    </w:p>
    <w:p w14:paraId="68CC5E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7024A4">
        <w:rPr>
          <w:b/>
          <w:i/>
          <w:color w:val="000000"/>
          <w:sz w:val="22"/>
        </w:rPr>
        <w:t xml:space="preserve">C5 = </w:t>
      </w:r>
      <w:r w:rsidRPr="007024A4">
        <w:rPr>
          <w:b/>
          <w:color w:val="000000"/>
        </w:rPr>
        <w:t>1.26</w:t>
      </w:r>
    </w:p>
    <w:p w14:paraId="0C807BD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Площадь открытой поверхности материала в кузове, м2, </w:t>
      </w:r>
      <w:r w:rsidRPr="007024A4">
        <w:rPr>
          <w:b/>
          <w:i/>
          <w:color w:val="000000"/>
          <w:sz w:val="22"/>
        </w:rPr>
        <w:t xml:space="preserve">S = </w:t>
      </w:r>
      <w:r w:rsidRPr="007024A4">
        <w:rPr>
          <w:b/>
          <w:color w:val="000000"/>
        </w:rPr>
        <w:t>19.2</w:t>
      </w:r>
    </w:p>
    <w:p w14:paraId="31913A91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Перевозимый материал: Песчаник</w:t>
      </w:r>
    </w:p>
    <w:p w14:paraId="36949672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24A4">
        <w:rPr>
          <w:b/>
          <w:i/>
          <w:color w:val="000000"/>
          <w:sz w:val="22"/>
        </w:rPr>
        <w:t xml:space="preserve">Q = </w:t>
      </w:r>
      <w:r w:rsidRPr="007024A4">
        <w:rPr>
          <w:b/>
          <w:color w:val="000000"/>
        </w:rPr>
        <w:t>0.005</w:t>
      </w:r>
    </w:p>
    <w:p w14:paraId="51A9717B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Влажность перевозимого материала, %, </w:t>
      </w:r>
      <w:r w:rsidRPr="007024A4">
        <w:rPr>
          <w:b/>
          <w:i/>
          <w:color w:val="000000"/>
          <w:sz w:val="22"/>
        </w:rPr>
        <w:t xml:space="preserve">VL = </w:t>
      </w:r>
      <w:r w:rsidRPr="007024A4">
        <w:rPr>
          <w:b/>
          <w:color w:val="000000"/>
        </w:rPr>
        <w:t>9</w:t>
      </w:r>
    </w:p>
    <w:p w14:paraId="51DF0600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7024A4">
        <w:rPr>
          <w:b/>
          <w:i/>
          <w:color w:val="000000"/>
          <w:sz w:val="22"/>
        </w:rPr>
        <w:t xml:space="preserve">K5M = </w:t>
      </w:r>
      <w:r w:rsidRPr="007024A4">
        <w:rPr>
          <w:b/>
          <w:color w:val="000000"/>
        </w:rPr>
        <w:t>0.2</w:t>
      </w:r>
    </w:p>
    <w:p w14:paraId="2D6A2785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устойчивым снежным покровом, </w:t>
      </w:r>
      <w:r w:rsidRPr="007024A4">
        <w:rPr>
          <w:b/>
          <w:i/>
          <w:color w:val="000000"/>
          <w:sz w:val="22"/>
        </w:rPr>
        <w:t xml:space="preserve">TSP = </w:t>
      </w:r>
      <w:r w:rsidRPr="007024A4">
        <w:rPr>
          <w:b/>
          <w:color w:val="000000"/>
        </w:rPr>
        <w:t>150</w:t>
      </w:r>
    </w:p>
    <w:p w14:paraId="78C1EC01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Продолжительность осадков в виде дождя, часов/год, </w:t>
      </w:r>
      <w:r w:rsidRPr="007024A4">
        <w:rPr>
          <w:b/>
          <w:i/>
          <w:color w:val="000000"/>
          <w:sz w:val="22"/>
        </w:rPr>
        <w:t xml:space="preserve">TO = </w:t>
      </w:r>
      <w:r w:rsidRPr="007024A4">
        <w:rPr>
          <w:b/>
          <w:color w:val="000000"/>
        </w:rPr>
        <w:t>360</w:t>
      </w:r>
    </w:p>
    <w:p w14:paraId="2D392AA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Количество дней с осадками в виде дождя в году, </w:t>
      </w:r>
      <w:r w:rsidRPr="007024A4">
        <w:rPr>
          <w:b/>
          <w:i/>
          <w:color w:val="000000"/>
          <w:sz w:val="22"/>
        </w:rPr>
        <w:t xml:space="preserve">TD = </w:t>
      </w:r>
      <w:r w:rsidRPr="007024A4">
        <w:rPr>
          <w:b/>
          <w:i/>
          <w:color w:val="000000"/>
        </w:rPr>
        <w:t xml:space="preserve">2 · TO / 24 = </w:t>
      </w:r>
      <w:r w:rsidRPr="007024A4">
        <w:rPr>
          <w:b/>
          <w:color w:val="000000"/>
        </w:rPr>
        <w:t>2 · 360 / 24 = 30</w:t>
      </w:r>
    </w:p>
    <w:p w14:paraId="092AB0BD" w14:textId="77777777" w:rsidR="007024A4" w:rsidRPr="007024A4" w:rsidRDefault="007024A4" w:rsidP="007024A4">
      <w:pPr>
        <w:rPr>
          <w:b/>
          <w:color w:val="000000"/>
        </w:rPr>
      </w:pPr>
    </w:p>
    <w:p w14:paraId="1881F52C" w14:textId="77777777" w:rsidR="007024A4" w:rsidRPr="007024A4" w:rsidRDefault="007024A4" w:rsidP="007024A4">
      <w:pPr>
        <w:rPr>
          <w:b/>
          <w:i/>
          <w:color w:val="000000"/>
          <w:u w:val="single"/>
        </w:rPr>
      </w:pPr>
      <w:r w:rsidRPr="007024A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6979D3" w14:textId="77777777" w:rsidR="007024A4" w:rsidRPr="007024A4" w:rsidRDefault="007024A4" w:rsidP="007024A4">
      <w:pPr>
        <w:rPr>
          <w:b/>
          <w:i/>
          <w:color w:val="000000"/>
          <w:u w:val="single"/>
        </w:rPr>
      </w:pPr>
    </w:p>
    <w:p w14:paraId="10D75CAD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Максимальный разовый выброс, г/с (3.3.1), </w:t>
      </w:r>
      <w:r w:rsidRPr="007024A4">
        <w:rPr>
          <w:b/>
          <w:i/>
          <w:color w:val="000000"/>
          <w:sz w:val="22"/>
        </w:rPr>
        <w:t xml:space="preserve">G = </w:t>
      </w:r>
      <w:r w:rsidRPr="007024A4">
        <w:rPr>
          <w:b/>
          <w:i/>
          <w:color w:val="000000"/>
        </w:rPr>
        <w:t xml:space="preserve">C1 · C2 · C3 · K5 · C7 · N · L · Q1 / 3600 + C4 · C5 · K5M · Q · S · N1 = </w:t>
      </w:r>
      <w:r w:rsidRPr="007024A4">
        <w:rPr>
          <w:b/>
          <w:color w:val="000000"/>
        </w:rPr>
        <w:t>2.5 · 2.75 · 1 · 0.2 · 0.01 · 1.9 · 7 · 1450 / 3600 + 1.45 · 1.26 · 0.2 · 0.005 · 19.2 · 2 = 0.1438</w:t>
      </w:r>
    </w:p>
    <w:p w14:paraId="17572893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Валовый выброс, т/год (3.3.2), </w:t>
      </w:r>
      <w:r w:rsidRPr="007024A4">
        <w:rPr>
          <w:b/>
          <w:i/>
          <w:color w:val="000000"/>
          <w:sz w:val="22"/>
        </w:rPr>
        <w:t xml:space="preserve">M = </w:t>
      </w:r>
      <w:r w:rsidRPr="007024A4">
        <w:rPr>
          <w:b/>
          <w:i/>
          <w:color w:val="000000"/>
        </w:rPr>
        <w:t xml:space="preserve">0.0864 · G · (365-(TSP + TD)) = </w:t>
      </w:r>
      <w:r w:rsidRPr="007024A4">
        <w:rPr>
          <w:b/>
          <w:color w:val="000000"/>
        </w:rPr>
        <w:t>0.0864 · 0.1438 · (365-(150 + 30)) = 2.3</w:t>
      </w:r>
    </w:p>
    <w:p w14:paraId="23C2F360" w14:textId="77777777" w:rsidR="007024A4" w:rsidRPr="007024A4" w:rsidRDefault="007024A4" w:rsidP="007024A4">
      <w:pPr>
        <w:rPr>
          <w:b/>
          <w:color w:val="000000"/>
        </w:rPr>
      </w:pPr>
    </w:p>
    <w:p w14:paraId="4B842B23" w14:textId="77777777" w:rsidR="007024A4" w:rsidRPr="007024A4" w:rsidRDefault="007024A4" w:rsidP="007024A4">
      <w:pPr>
        <w:rPr>
          <w:b/>
          <w:i/>
          <w:color w:val="000000"/>
          <w:sz w:val="22"/>
        </w:rPr>
      </w:pPr>
      <w:r w:rsidRPr="007024A4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1505EADB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FADC" w14:textId="1F0F81D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F7D" w14:textId="30F5DED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68E1" w14:textId="6373AD7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437" w14:textId="67D348C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1738B389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91D" w14:textId="754C5A1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F36" w14:textId="0D28537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4DD" w14:textId="5F159C9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202" w14:textId="5B245F4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2.3</w:t>
            </w:r>
          </w:p>
        </w:tc>
      </w:tr>
    </w:tbl>
    <w:p w14:paraId="5C8192AB" w14:textId="08FF76FB" w:rsidR="007024A4" w:rsidRPr="007024A4" w:rsidRDefault="007024A4" w:rsidP="007024A4">
      <w:pPr>
        <w:rPr>
          <w:color w:val="000000"/>
          <w:sz w:val="22"/>
        </w:rPr>
      </w:pPr>
    </w:p>
    <w:p w14:paraId="759BDB1E" w14:textId="77777777" w:rsidR="007024A4" w:rsidRPr="007024A4" w:rsidRDefault="007024A4" w:rsidP="007024A4">
      <w:pPr>
        <w:rPr>
          <w:color w:val="000000"/>
          <w:sz w:val="22"/>
        </w:rPr>
      </w:pPr>
    </w:p>
    <w:p w14:paraId="55AD14B1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4B98F01C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4B7C1A13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0C533110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ЭРА v3.0.406</w:t>
      </w:r>
    </w:p>
    <w:p w14:paraId="562CE684" w14:textId="77777777" w:rsidR="007024A4" w:rsidRPr="007024A4" w:rsidRDefault="007024A4" w:rsidP="007024A4">
      <w:pPr>
        <w:rPr>
          <w:color w:val="000000"/>
          <w:sz w:val="22"/>
        </w:rPr>
      </w:pPr>
    </w:p>
    <w:p w14:paraId="3AD723E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Дата:16.10.25 Время:14:56:08</w:t>
      </w:r>
    </w:p>
    <w:p w14:paraId="54458851" w14:textId="77777777" w:rsidR="007024A4" w:rsidRPr="007024A4" w:rsidRDefault="007024A4" w:rsidP="007024A4">
      <w:pPr>
        <w:rPr>
          <w:color w:val="000000"/>
          <w:sz w:val="22"/>
        </w:rPr>
      </w:pPr>
    </w:p>
    <w:p w14:paraId="21092FC2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  <w:r w:rsidRPr="007024A4">
        <w:rPr>
          <w:b/>
          <w:color w:val="000000"/>
          <w:sz w:val="28"/>
        </w:rPr>
        <w:t xml:space="preserve">               РАСЧЕТ ВАЛОВЫХ ВЫБРОСОВ</w:t>
      </w:r>
    </w:p>
    <w:p w14:paraId="75681B9A" w14:textId="77777777" w:rsidR="007024A4" w:rsidRPr="007024A4" w:rsidRDefault="007024A4" w:rsidP="007024A4">
      <w:pPr>
        <w:jc w:val="center"/>
        <w:rPr>
          <w:b/>
          <w:color w:val="000000"/>
          <w:sz w:val="28"/>
        </w:rPr>
      </w:pPr>
    </w:p>
    <w:p w14:paraId="022DF66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Город: 225, Жанааркинский район, Улытау</w:t>
      </w:r>
    </w:p>
    <w:p w14:paraId="659CCBB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F58D3DA" w14:textId="77777777" w:rsidR="007024A4" w:rsidRPr="007024A4" w:rsidRDefault="007024A4" w:rsidP="007024A4">
      <w:pPr>
        <w:rPr>
          <w:color w:val="000000"/>
          <w:sz w:val="22"/>
        </w:rPr>
      </w:pPr>
    </w:p>
    <w:p w14:paraId="40ED158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загрязнения: 6017, Пылящая поверхность</w:t>
      </w:r>
    </w:p>
    <w:p w14:paraId="20E7E969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Источник выделения: 6017 01, Горнотранспортное оборудование</w:t>
      </w:r>
    </w:p>
    <w:p w14:paraId="15B6D3C4" w14:textId="77777777" w:rsidR="007024A4" w:rsidRPr="007024A4" w:rsidRDefault="007024A4" w:rsidP="007024A4">
      <w:pPr>
        <w:rPr>
          <w:color w:val="000000"/>
          <w:sz w:val="22"/>
        </w:rPr>
      </w:pPr>
    </w:p>
    <w:p w14:paraId="2DC9BEB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Список литературы:</w:t>
      </w:r>
    </w:p>
    <w:p w14:paraId="6F17933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1D05F49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0D94745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3D5EBF7F" w14:textId="77777777" w:rsidR="007024A4" w:rsidRPr="007024A4" w:rsidRDefault="007024A4" w:rsidP="007024A4">
      <w:pPr>
        <w:rPr>
          <w:color w:val="000000"/>
          <w:sz w:val="22"/>
        </w:rPr>
      </w:pPr>
    </w:p>
    <w:p w14:paraId="522FB80A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РАСЧЕТ ВЫБРОСОВ ЗАГРЯЗНЯЮЩИХ ВЕЩЕСТВ</w:t>
      </w:r>
    </w:p>
    <w:p w14:paraId="1A1D092B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ПРИ РАБОТЕ И ДВИЖЕНИИ АВТОМОБИЛЕЙ ПО ТЕРРИТОРИИ</w:t>
      </w:r>
    </w:p>
    <w:p w14:paraId="70670D94" w14:textId="77777777" w:rsidR="007024A4" w:rsidRPr="007024A4" w:rsidRDefault="007024A4" w:rsidP="007024A4">
      <w:pPr>
        <w:rPr>
          <w:color w:val="000000"/>
          <w:sz w:val="22"/>
        </w:rPr>
      </w:pPr>
    </w:p>
    <w:p w14:paraId="36635E46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РЕЗУЛЬТАТЫ РАСЧЕТА</w:t>
      </w:r>
    </w:p>
    <w:p w14:paraId="1CB8684D" w14:textId="77777777" w:rsidR="007024A4" w:rsidRPr="007024A4" w:rsidRDefault="007024A4" w:rsidP="007024A4">
      <w:pPr>
        <w:rPr>
          <w:color w:val="000000"/>
          <w:sz w:val="22"/>
        </w:rPr>
      </w:pPr>
    </w:p>
    <w:p w14:paraId="4082C0F8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Выбросы по периоду: Переходный период (t&gt;-5 и t&lt;5)</w:t>
      </w:r>
    </w:p>
    <w:p w14:paraId="53EF1F42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5C4199DA" w14:textId="77777777" w:rsidTr="007024A4">
        <w:tc>
          <w:tcPr>
            <w:tcW w:w="5000" w:type="pct"/>
            <w:gridSpan w:val="13"/>
          </w:tcPr>
          <w:p w14:paraId="66300BCD" w14:textId="5BB82CFD" w:rsidR="007024A4" w:rsidRPr="007024A4" w:rsidRDefault="007024A4" w:rsidP="007024A4">
            <w:pPr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24A4" w14:paraId="750DEAE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6DF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7B750BF2" w14:textId="2BD3671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D02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Nk,</w:t>
            </w:r>
          </w:p>
          <w:p w14:paraId="54582EF6" w14:textId="4D91C27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D88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A</w:t>
            </w:r>
          </w:p>
          <w:p w14:paraId="560E6A82" w14:textId="6BDEB48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22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Nk1</w:t>
            </w:r>
          </w:p>
          <w:p w14:paraId="0218E096" w14:textId="0BFE1FF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61D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Tv1,</w:t>
            </w:r>
          </w:p>
          <w:p w14:paraId="0F6C886D" w14:textId="1E306EB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302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Tv1n,</w:t>
            </w:r>
          </w:p>
          <w:p w14:paraId="51BA7E56" w14:textId="4D11277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881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Txs,</w:t>
            </w:r>
          </w:p>
          <w:p w14:paraId="7A8D97AF" w14:textId="0CE7CF9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F1B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Tv2,</w:t>
            </w:r>
          </w:p>
          <w:p w14:paraId="25010ABD" w14:textId="7235F5E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FBB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Tv2n,</w:t>
            </w:r>
          </w:p>
          <w:p w14:paraId="3405B95F" w14:textId="04EA73A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B64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Txm,</w:t>
            </w:r>
          </w:p>
          <w:p w14:paraId="5AA53AA4" w14:textId="1EDB2CE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8A3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15754C9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2B6" w14:textId="5007A0A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E61" w14:textId="4FAC280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960B" w14:textId="1A884ED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6C9" w14:textId="7A454DB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015A" w14:textId="4FC36DD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57D" w14:textId="175A0E2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B44D" w14:textId="74DDAC5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A48" w14:textId="772A161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3F7" w14:textId="249F6ED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5A7" w14:textId="136CF8C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D93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A0B5F0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E078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015AC72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008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2390EF3D" w14:textId="129782C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32B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0A36BA73" w14:textId="35596B4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2C3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709B8599" w14:textId="11B3FAC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AE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196124C9" w14:textId="40A7F61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520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3ECD0391" w14:textId="011D862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5A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0338482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E651" w14:textId="2134B1B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73E3" w14:textId="7D91D5F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9B9" w14:textId="5ECAC04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B61" w14:textId="233EF90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4AB" w14:textId="41E337F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217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FC84C1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F87F" w14:textId="321BE0B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F961" w14:textId="728824C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E86" w14:textId="6BF7691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509" w14:textId="0D86806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BF0" w14:textId="7BF7BC9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1EB7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724CDF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793" w14:textId="79FF2EF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1011" w14:textId="4DB97B3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48D2" w14:textId="5FB8E3E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8D0" w14:textId="530B85C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7C50" w14:textId="7C182F5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E05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5948B9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01AC" w14:textId="4EBD1F1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135B" w14:textId="485F78E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5BCF" w14:textId="11ADCF7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CE32" w14:textId="53FD061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E45" w14:textId="2CE0400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93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E29AD73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E680" w14:textId="7FEFECF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822" w14:textId="3262B7E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562D" w14:textId="1036735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BFB5" w14:textId="13F3703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67E9" w14:textId="7D252D9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118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93D454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AD48" w14:textId="5E98B519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0D1" w14:textId="2368724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ADB6" w14:textId="78F4BA5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C83" w14:textId="5F9ED1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DEEC" w14:textId="6ADD2F4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BB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6A74A993" w14:textId="7331AE0D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1AEB5470" w14:textId="77777777" w:rsidTr="007024A4">
        <w:tc>
          <w:tcPr>
            <w:tcW w:w="5000" w:type="pct"/>
            <w:gridSpan w:val="13"/>
          </w:tcPr>
          <w:p w14:paraId="6BF46C4A" w14:textId="5113026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7024A4" w14:paraId="3AEB7C4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006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5872FF7B" w14:textId="20F332E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884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4EBFF590" w14:textId="2EB9DD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5CF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353C7406" w14:textId="2B71F79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2B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6B3BD46E" w14:textId="06AA075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14B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71518063" w14:textId="335811A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B7C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5EB73CB1" w14:textId="58E6CD6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3BF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36A02D57" w14:textId="50BFC13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8D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39F830AE" w14:textId="23A0114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23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01706765" w14:textId="29E7033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5C2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503B3B8C" w14:textId="688D2D9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49F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59FE38F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B168" w14:textId="08DC9F7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62F" w14:textId="12DD9CF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3C8" w14:textId="5ADBDE0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D6CE" w14:textId="3FE105F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AB0" w14:textId="36AE854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B136" w14:textId="603C0FF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4533" w14:textId="7B3D7DB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948A" w14:textId="010E14B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1E6" w14:textId="143E05A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E22" w14:textId="2A6BA89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166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9DA794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91A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2EAD6A4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170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3C7210DD" w14:textId="4DD2113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E48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7EFDD130" w14:textId="207C37F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E73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6A4F15A5" w14:textId="1429CCA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233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76FE5AD7" w14:textId="229DE78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863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16EFECA2" w14:textId="25585BF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C68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1BADF49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824" w14:textId="7B8C110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DFAE" w14:textId="477615C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7EA" w14:textId="182E643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2F97" w14:textId="46C73B3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ADE9" w14:textId="64369CE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BFC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748059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9A98" w14:textId="410B3B10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99F5" w14:textId="66E59A0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C38" w14:textId="115391E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497" w14:textId="4E11391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BC8E" w14:textId="05C6F51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54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622A6E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3F88" w14:textId="0A69ADB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C84" w14:textId="1339BEA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463" w14:textId="2954454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B09" w14:textId="20F3174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6A3" w14:textId="28D1C2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8A6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38B5CF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76C" w14:textId="347B710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6D1" w14:textId="7EAB59C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CAF" w14:textId="0EA0116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0D6" w14:textId="2DC80AF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D94" w14:textId="6E594CD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436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E97272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FED" w14:textId="67C4E8E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B8C" w14:textId="08274CB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B966" w14:textId="66B7EDA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8E0" w14:textId="3925680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B367" w14:textId="6B14A32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1F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662A49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0DE" w14:textId="5150A7AB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A95" w14:textId="1E3D262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E0C" w14:textId="2AEDC0F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F61" w14:textId="7E10CE4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D117" w14:textId="65C627A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BE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17C84904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0F8FC3AF" w14:textId="77777777" w:rsidTr="007024A4">
        <w:tc>
          <w:tcPr>
            <w:tcW w:w="5000" w:type="pct"/>
            <w:gridSpan w:val="13"/>
          </w:tcPr>
          <w:p w14:paraId="455CAE19" w14:textId="1952D8C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24A4" w14:paraId="4ACBF55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1F0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7E4FEDBD" w14:textId="5382EC4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426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5B6059CE" w14:textId="5E2D79E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046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A620E47" w14:textId="11AAB4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BD6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3ECA767C" w14:textId="0EBE433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9B0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783051D4" w14:textId="711466B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25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70C02999" w14:textId="2CE9C74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488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1708CEE4" w14:textId="212D889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FF6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47F5C17E" w14:textId="62B1343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C31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3A0CCF3F" w14:textId="60C560C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1B4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187780E0" w14:textId="2EC5824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D4D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179B8B8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94F" w14:textId="4544E1A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835" w14:textId="7E91D08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F0C" w14:textId="3AF9DDD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860" w14:textId="1EBFE19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2C9F" w14:textId="423D191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B01F" w14:textId="3CF8880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F85" w14:textId="258689D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504" w14:textId="35630A7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F107" w14:textId="33967A9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CEE" w14:textId="2EEA8FA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C2D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D067AB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623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32EFA2F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D63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7E75BDB5" w14:textId="2E4C7E9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FC0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05FBCC08" w14:textId="12FB5EF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16E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27CF0B60" w14:textId="263DC92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9C8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4CF42BC1" w14:textId="2B5AB53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D9C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4E3F68B3" w14:textId="170ECA1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FD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050879B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740" w14:textId="3132F29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2EA" w14:textId="0A918E2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B7B" w14:textId="0D066AD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4AAB" w14:textId="4A3CC42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BEC" w14:textId="183E833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27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4A3210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72B8" w14:textId="113622BF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E36" w14:textId="64DFA4C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60B6" w14:textId="72C0F9E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0D1" w14:textId="7040C33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E95" w14:textId="7F8D6E1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6A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AE5C0F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FAD" w14:textId="2B28B16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BED" w14:textId="532B797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B81" w14:textId="45DEAB8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019" w14:textId="0A67653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E8DB" w14:textId="3BA1A1A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EC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4603A4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7AF" w14:textId="1AA8A7F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5186" w14:textId="5341417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935" w14:textId="097A5B8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A38" w14:textId="36166BA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2760" w14:textId="152D2AE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7055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AF2D65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EEF" w14:textId="6114ACA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918E" w14:textId="71306A9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2A8" w14:textId="6976209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1A59" w14:textId="73CCEC8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7EF" w14:textId="179B400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027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2337C3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B36" w14:textId="6C31475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2A9" w14:textId="398A83A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B39B" w14:textId="11E9C6E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FC5A" w14:textId="50817ED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7A2" w14:textId="12EAD00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61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5EB40340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3DE03290" w14:textId="77777777" w:rsidTr="007024A4">
        <w:tc>
          <w:tcPr>
            <w:tcW w:w="5000" w:type="pct"/>
            <w:gridSpan w:val="13"/>
          </w:tcPr>
          <w:p w14:paraId="6D2EF7AA" w14:textId="5D00974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7024A4" w14:paraId="3867EAB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75F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68E26DD2" w14:textId="2BD78E2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401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519BEF9F" w14:textId="6BE5153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AFE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66449AE6" w14:textId="4E6B793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BF5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70F75839" w14:textId="3C11104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F76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5C006769" w14:textId="18FC296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C2F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168C05C8" w14:textId="6EF77A1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C82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14C68CF2" w14:textId="33314EC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0B3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2019D7BD" w14:textId="7AFA141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985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1A762D80" w14:textId="098D6AC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4D9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42BC580C" w14:textId="5F059B8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A85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77EB10B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46C0" w14:textId="0FECF1D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0F89" w14:textId="1006387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E82A" w14:textId="59B02C8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497" w14:textId="56A8287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CD2" w14:textId="0C24D0F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0793" w14:textId="7B708F7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95D" w14:textId="283D4B0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001" w14:textId="52745AB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73CB" w14:textId="54C9963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0F48" w14:textId="5493C2F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238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55C9E1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06F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438BB57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E11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440EB4B0" w14:textId="61BE7EB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85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033695EA" w14:textId="64B2C43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A7C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6021DA8B" w14:textId="3E822D0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9A0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0DC9EA9B" w14:textId="23060DB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21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1639FA34" w14:textId="0E496D5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51B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3CC6496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36DA" w14:textId="1DFAF03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195E" w14:textId="3EDDB11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12A1" w14:textId="59DE992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80B" w14:textId="4BA6BEB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89F" w14:textId="56F05AB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017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230951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DDE4" w14:textId="1CD498CE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4798" w14:textId="22F6DD9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545" w14:textId="739F067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611" w14:textId="36C93BE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764" w14:textId="610B2FC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C94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AD1CBA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32D" w14:textId="3D7F27C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6601" w14:textId="5226C4A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A7E" w14:textId="34532B1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1D5B" w14:textId="75A7C9F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DC5" w14:textId="40FC220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83D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D10ABE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738F" w14:textId="03A0044E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AD9" w14:textId="2CD1E52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83B" w14:textId="0B50C13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3F2" w14:textId="34112FB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A624" w14:textId="1260B6C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3D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A462D3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F606" w14:textId="0142A0B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F4A" w14:textId="741CED6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54B" w14:textId="14CCE04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805" w14:textId="12C541B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ED04" w14:textId="3477B4B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8AF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ABDED9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32C" w14:textId="5351A50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6964" w14:textId="7E350D8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2F7" w14:textId="5455DEC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C11" w14:textId="7D5011D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5F4" w14:textId="03C962F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9F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023FF0F8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6B84A90A" w14:textId="77777777" w:rsidTr="007024A4">
        <w:tc>
          <w:tcPr>
            <w:tcW w:w="5000" w:type="pct"/>
            <w:gridSpan w:val="13"/>
          </w:tcPr>
          <w:p w14:paraId="2B68B8C2" w14:textId="5B55D82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7024A4" w14:paraId="67B705B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C9A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15D66770" w14:textId="1379844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D3D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5D4AE01E" w14:textId="7C139FF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A9D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C84D417" w14:textId="17EBFEE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C2C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2EC92D21" w14:textId="0BD2F5C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8BD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76D51C5B" w14:textId="1A644B4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569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68ADD94D" w14:textId="3F9BC3C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CE0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70763DC1" w14:textId="79C1C03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4CC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032C0CB4" w14:textId="54B7B87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3A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4BF004F8" w14:textId="09FBD43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793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51FB850C" w14:textId="207FDB1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FDD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2383034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CF8" w14:textId="742144D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74E1" w14:textId="3B5A864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ACF5" w14:textId="1ADD549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2F4F" w14:textId="3802EAB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D0A7" w14:textId="62F246D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02C" w14:textId="03957FD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917" w14:textId="19559EF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0C8" w14:textId="04BF3C8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1F0" w14:textId="3780AFC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1063" w14:textId="5EE41E6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9BC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1B61EA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659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783FBFE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0A9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429CAC40" w14:textId="40B2E50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EBE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0F88EFCA" w14:textId="720632B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ED1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1363D860" w14:textId="08BF462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A6E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787092FE" w14:textId="2CF23C9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943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11C41C5A" w14:textId="2E0EC64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68C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609D0E9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C7E3" w14:textId="0445530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26AE" w14:textId="728F18C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CB88" w14:textId="76B6269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705" w14:textId="44F4485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2F9" w14:textId="6A886D2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13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6A2551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DF39" w14:textId="2CA67DF0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344" w14:textId="0A3A375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7AF" w14:textId="766974D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4158" w14:textId="46B5634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C5B" w14:textId="37AF8E8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286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68E5AE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56A" w14:textId="2E41BBF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1BD" w14:textId="2AD5A69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C45" w14:textId="6165965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062" w14:textId="1146A35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067" w14:textId="5DF4F88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227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CF417D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3C3F" w14:textId="6B42813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E00" w14:textId="7164288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19EC" w14:textId="2A7354C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6FE" w14:textId="2589184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9A52" w14:textId="1774896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12E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52F06B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5238" w14:textId="6821A612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03EA" w14:textId="6DECE99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EC1E" w14:textId="34CA12A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901" w14:textId="473A97E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40F6" w14:textId="2DE2C08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21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648B4A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847" w14:textId="3E467F5F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DF4" w14:textId="3191352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EDE3" w14:textId="2AB10A9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2E1" w14:textId="64F0DCA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0D7E" w14:textId="074E1F0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6C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0F13F3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C668" w14:textId="721424F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6197" w14:textId="09DAB98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794" w14:textId="270C208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DEC" w14:textId="17487C2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E273" w14:textId="52D015A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D1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1A19E6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B19A" w14:textId="2046403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324" w14:textId="421A484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FE1" w14:textId="0554DFB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8D7" w14:textId="2417EB6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4EB" w14:textId="44AE28B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C1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910804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1796" w14:textId="49151BF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CA4F" w14:textId="49DE070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312" w14:textId="65C16C6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01E" w14:textId="48681D0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4326" w14:textId="5D2E9A8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336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34D223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A228" w14:textId="4125358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C9C" w14:textId="4B8418D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95E" w14:textId="25BA174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393" w14:textId="6F1B951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942" w14:textId="1034A50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54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23350A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AA9D" w14:textId="15A9B15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06E" w14:textId="2A0549E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E7D" w14:textId="27F1AB1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C24" w14:textId="7D3E633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F4D" w14:textId="5D70C2C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7D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EAAD36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5AE" w14:textId="2A7C5A6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29B4" w14:textId="7FA4E85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AAC" w14:textId="7473853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FBB" w14:textId="0ECB516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4AD" w14:textId="28FE809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18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452A984A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03DC0719" w14:textId="77777777" w:rsidTr="007024A4">
        <w:tc>
          <w:tcPr>
            <w:tcW w:w="5000" w:type="pct"/>
            <w:gridSpan w:val="13"/>
          </w:tcPr>
          <w:p w14:paraId="23014C62" w14:textId="2B09061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7024A4" w14:paraId="22E3C20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ED6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3E83F4BB" w14:textId="1E6831D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375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675074EF" w14:textId="3CCE53E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E8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4A2EE36" w14:textId="52759C3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3E7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49994AFC" w14:textId="4D1E5E8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1C3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18DE7653" w14:textId="22F0165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278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296DFA49" w14:textId="6393F88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C76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7B279BD5" w14:textId="1576C9F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424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39922800" w14:textId="6C74524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F1F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371557F3" w14:textId="628E9B3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768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48DBD7D9" w14:textId="1104B40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801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6D557C8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458E" w14:textId="0397515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3738" w14:textId="5F191C3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8FE" w14:textId="615D975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169C" w14:textId="5E82F6F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2C74" w14:textId="614A055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0015" w14:textId="6FBC256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55" w14:textId="1FF5081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3D84" w14:textId="164327A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B43D" w14:textId="2955035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659" w14:textId="3D6DF9F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42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5284E9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F0A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52B65ED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10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3D4173C3" w14:textId="396046A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66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1302CB4C" w14:textId="5E60691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D8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6D3DD2B6" w14:textId="290265D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6B0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77C9817B" w14:textId="5C0AB69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EDB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08794525" w14:textId="51726B5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60D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400DE50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4CCF" w14:textId="7018E3EF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7F9" w14:textId="05ED3B3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CD4" w14:textId="79057C5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F4E5" w14:textId="627F8A1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D3E7" w14:textId="51E0893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F2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4D7B74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081" w14:textId="129F01D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0BB5" w14:textId="7916C0C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E63C" w14:textId="78EDFE5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094" w14:textId="5D4403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9D14" w14:textId="154C539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F4C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ED3E6F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A551" w14:textId="325128F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F89" w14:textId="6E9E4AC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5F6" w14:textId="49A7781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F405" w14:textId="38B7661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964" w14:textId="6ED5839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FD4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2BDB5F3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4037" w14:textId="42F9ED4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31C1" w14:textId="09110AB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6A9" w14:textId="6DD4453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6A4C" w14:textId="036F9D0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BB3" w14:textId="6BE7035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FB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0A5F0E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48F" w14:textId="3916D249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BA19" w14:textId="3B8E1F9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D82" w14:textId="565F0BB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155" w14:textId="175080B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110D" w14:textId="06667FD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47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D5E309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974" w14:textId="017ADA5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FB2" w14:textId="6117DC8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9E8" w14:textId="6B74107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811" w14:textId="5EA8A05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566" w14:textId="061BEDD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00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6AAE36FA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7024A4" w14:paraId="5C8A0261" w14:textId="77777777" w:rsidTr="007024A4">
        <w:tc>
          <w:tcPr>
            <w:tcW w:w="5000" w:type="pct"/>
            <w:gridSpan w:val="4"/>
            <w:vAlign w:val="center"/>
          </w:tcPr>
          <w:p w14:paraId="44E6925E" w14:textId="358A221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7024A4" w14:paraId="3934EB4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1341" w14:textId="3E337F7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698C" w14:textId="58AD4B7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FDE5" w14:textId="0B36367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1276" w14:textId="39D4E36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24F16DF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8CBC" w14:textId="5D13EFD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B8A1" w14:textId="60E5393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B209" w14:textId="54D1B81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9ED" w14:textId="0C904FE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6.43253</w:t>
            </w:r>
          </w:p>
        </w:tc>
      </w:tr>
      <w:tr w:rsidR="007024A4" w14:paraId="65353A1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DC1" w14:textId="4603B5D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B2D" w14:textId="1762E4C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1AD" w14:textId="47EE5AB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C15" w14:textId="1E1AE4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1.128083</w:t>
            </w:r>
          </w:p>
        </w:tc>
      </w:tr>
      <w:tr w:rsidR="007024A4" w14:paraId="713C7A9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CEB7" w14:textId="383841B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F52" w14:textId="613E906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D983" w14:textId="3836A7B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FA6" w14:textId="23CD11B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3.35785</w:t>
            </w:r>
          </w:p>
        </w:tc>
      </w:tr>
      <w:tr w:rsidR="007024A4" w14:paraId="30B149A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D94" w14:textId="1C64726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5BDB" w14:textId="54868DB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6CC" w14:textId="48F8C38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E2E" w14:textId="0A722ED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0.447983</w:t>
            </w:r>
          </w:p>
        </w:tc>
      </w:tr>
      <w:tr w:rsidR="007024A4" w14:paraId="0396C30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397" w14:textId="49C5640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BB67" w14:textId="349B0AA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2634" w14:textId="3AF485A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CD2" w14:textId="51B841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0.747801</w:t>
            </w:r>
          </w:p>
        </w:tc>
      </w:tr>
      <w:tr w:rsidR="007024A4" w14:paraId="7C6AD26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D6E" w14:textId="29170D8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ED8" w14:textId="746F49A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3BB0" w14:textId="6C69D32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A1E" w14:textId="32D560D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0.545415</w:t>
            </w:r>
          </w:p>
        </w:tc>
      </w:tr>
    </w:tbl>
    <w:p w14:paraId="0D354AE0" w14:textId="77777777" w:rsidR="007024A4" w:rsidRPr="007024A4" w:rsidRDefault="007024A4" w:rsidP="007024A4">
      <w:pPr>
        <w:rPr>
          <w:color w:val="000000"/>
          <w:sz w:val="22"/>
        </w:rPr>
      </w:pPr>
    </w:p>
    <w:p w14:paraId="72CCC16B" w14:textId="77777777" w:rsidR="007024A4" w:rsidRPr="007024A4" w:rsidRDefault="007024A4" w:rsidP="007024A4">
      <w:pPr>
        <w:rPr>
          <w:color w:val="000000"/>
          <w:sz w:val="22"/>
        </w:rPr>
      </w:pPr>
    </w:p>
    <w:p w14:paraId="0D0DA867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Выбросы по периоду: Теплый период (t&gt;5)</w:t>
      </w:r>
    </w:p>
    <w:p w14:paraId="4F793640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157A876E" w14:textId="77777777" w:rsidTr="007024A4">
        <w:tc>
          <w:tcPr>
            <w:tcW w:w="5000" w:type="pct"/>
            <w:gridSpan w:val="13"/>
          </w:tcPr>
          <w:p w14:paraId="732960FC" w14:textId="18AA3F62" w:rsidR="007024A4" w:rsidRPr="007024A4" w:rsidRDefault="007024A4" w:rsidP="007024A4">
            <w:pPr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24A4" w14:paraId="6658723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A19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191F8B59" w14:textId="6F2739E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4A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6A31A5CE" w14:textId="191B705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4AF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0DB2ACD3" w14:textId="4CB1953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B1B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1A9CDE17" w14:textId="25F4BDA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121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0F00DE1E" w14:textId="7579A9E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ED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2F55DC7F" w14:textId="16F1329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D3C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0BF8C570" w14:textId="2474CF3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E78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61BB103C" w14:textId="60123B0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B08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606AB0A0" w14:textId="359FC65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550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7806DA5D" w14:textId="038247D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5B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1351EBA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FBC3" w14:textId="48C9347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4EF" w14:textId="69EF34C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0A6" w14:textId="18C8CC1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277" w14:textId="6A49D28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7FC" w14:textId="2D1FBA1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F9F" w14:textId="35333E7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5FE" w14:textId="09F0AFA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53C" w14:textId="718F71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EF9" w14:textId="2707372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793" w14:textId="5ADAE0C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F7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DA923E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4B7F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054FD52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3BA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63ACB01E" w14:textId="62B03A2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7FD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72ED4B22" w14:textId="1487F37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447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14684832" w14:textId="5F1F831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44D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7FA66EEA" w14:textId="56F59DC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D47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2EFA1586" w14:textId="7D06CCE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7BB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7E53805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9F2" w14:textId="646FEAD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96C" w14:textId="3491148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4C47" w14:textId="3CCDFB8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03AE" w14:textId="45382F0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F36A" w14:textId="177030F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51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BBD3E1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E26" w14:textId="7603E021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E2B" w14:textId="0DBA4D4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A3D" w14:textId="3F33ABF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BCDB" w14:textId="3C599A7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E57E" w14:textId="5486CE3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D4A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D19FF8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457" w14:textId="796C979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586" w14:textId="5600428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2B2" w14:textId="6304808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21E1" w14:textId="3EC33B7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A176" w14:textId="62CE2E0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4D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8A521A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1C0" w14:textId="2209A00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53DD" w14:textId="664CC62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1935" w14:textId="2A5B3E1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CA84" w14:textId="096A6D8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EFA4" w14:textId="52F86DB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1735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4DD3DC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F8C6" w14:textId="76971B2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C9E" w14:textId="1DF9CC0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514" w14:textId="131459F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547" w14:textId="0ECB5E0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B36F" w14:textId="2AE1EB9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D7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655A0C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21CE" w14:textId="3E06B51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539" w14:textId="225DD3F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04C" w14:textId="0498EBA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6F5D" w14:textId="7994CEA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EC2" w14:textId="5CC932A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2FB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435DD370" w14:textId="6002335C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55777354" w14:textId="77777777" w:rsidTr="007024A4">
        <w:tc>
          <w:tcPr>
            <w:tcW w:w="5000" w:type="pct"/>
            <w:gridSpan w:val="13"/>
          </w:tcPr>
          <w:p w14:paraId="49F19F42" w14:textId="62903AE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7024A4" w14:paraId="22EF768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414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31EDE5F8" w14:textId="0562320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825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0E9C24E7" w14:textId="640394E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2B1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740622D" w14:textId="787361F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18E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1C030AED" w14:textId="6E5FD22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A4D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3BC6F0E0" w14:textId="00F34D1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EF8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5A13A5DA" w14:textId="0B7F045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D53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3ECE8C4A" w14:textId="4D4CBCD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D37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14E8C289" w14:textId="752A87C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0D0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407BB878" w14:textId="4453F50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181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65609DFF" w14:textId="5BAFEF0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27A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51F00E3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090" w14:textId="015DFE5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950" w14:textId="0DF234F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C91" w14:textId="1FE6521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647" w14:textId="61E79BA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1885" w14:textId="0D4B115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148" w14:textId="13E563F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E44" w14:textId="6239C6E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8A5" w14:textId="5D8FD47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F6B" w14:textId="71D6EFE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A5E4" w14:textId="5DBEA23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E5C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0A0B1F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F57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6BEE6FC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1F8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2A24F197" w14:textId="354363B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A14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6655054B" w14:textId="786298D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24D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66B90D79" w14:textId="5F6EB81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7E0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6446C521" w14:textId="3599844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A48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0A056B97" w14:textId="32B729F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493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290BD44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E" w14:textId="45DB8BA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3CCE" w14:textId="128A243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68F3" w14:textId="589B5C6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25E" w14:textId="5B354EE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62A" w14:textId="27220D6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008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9E346B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D47" w14:textId="7F1DE5F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144" w14:textId="390B8FF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CEF" w14:textId="0B9DE35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7DC" w14:textId="43279C2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023" w14:textId="619E87A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17E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CED948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2D2" w14:textId="4168F2C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B46" w14:textId="7236015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3FB" w14:textId="1CDDA8D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F13" w14:textId="7EA40CB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0C0A" w14:textId="7688879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C80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B1330B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12C" w14:textId="0A3FC4E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113" w14:textId="4B719A2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9AB" w14:textId="6033818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106" w14:textId="32FD6DE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D18" w14:textId="3F6D86B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BA5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CB94CC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EF6" w14:textId="0BC347C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6FC" w14:textId="5DA4B2A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F6F" w14:textId="1267381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6E0" w14:textId="1CE0A34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B76" w14:textId="70E3AB9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10C6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6E7963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2A9" w14:textId="1D7B2562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B37D" w14:textId="1855F32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90F0" w14:textId="345EBF4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0873" w14:textId="31DC7D3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05A2" w14:textId="72BC042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A3D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58EB37C6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531B2B95" w14:textId="77777777" w:rsidTr="007024A4">
        <w:tc>
          <w:tcPr>
            <w:tcW w:w="5000" w:type="pct"/>
            <w:gridSpan w:val="13"/>
          </w:tcPr>
          <w:p w14:paraId="1E62E5EB" w14:textId="5463CA5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24A4" w14:paraId="4188248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0C1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24EF9CDE" w14:textId="0249CF9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18A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1761BA15" w14:textId="2D07763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D88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B2C6B68" w14:textId="124FB9E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FB5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12213BF7" w14:textId="6D2C21C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FE0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20063BA3" w14:textId="1687C14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A49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2A2AABF1" w14:textId="27962C6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52D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4212FA38" w14:textId="2C0F70B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FE5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6D15FCA0" w14:textId="4733452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4CE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7F896E7F" w14:textId="77D005D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BF0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5660FF63" w14:textId="75B94D6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5F8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4F1D90D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CB89" w14:textId="3C4B4C6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130C" w14:textId="2FBE9DE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89C1" w14:textId="3EBD61C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7525" w14:textId="025C7FC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09F3" w14:textId="319F04D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C58" w14:textId="3C8A204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473C" w14:textId="1A05F32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856A" w14:textId="714EF0F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0B54" w14:textId="7C7E477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47E" w14:textId="138841B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1B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A267F8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119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12F48D0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86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35317C38" w14:textId="4AD2102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4A9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46773760" w14:textId="3B2EC7E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43C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66943F34" w14:textId="2734E86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719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6049AC38" w14:textId="33C3CF3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4C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0560C3A1" w14:textId="184302E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9E7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2A4F90E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3EC" w14:textId="4975AC1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9F7" w14:textId="425758C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B6B" w14:textId="2BF5982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14AD" w14:textId="07DA92B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EB4B" w14:textId="673B571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9C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BF0F8F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D5C" w14:textId="068CEA5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452" w14:textId="6707AD3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5B8" w14:textId="2C8C7F4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8C12" w14:textId="24FC9DE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5B7D" w14:textId="0A42036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B928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E43D95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86F8" w14:textId="2BF5C99B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AAB" w14:textId="0F44017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1C0B" w14:textId="3EF9415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522" w14:textId="7B4CA44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99A" w14:textId="4646694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108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BAEE86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F7B" w14:textId="7016F1D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8795" w14:textId="3B489BF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6089" w14:textId="6B9380D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F8E" w14:textId="14C2572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5BC" w14:textId="7E95484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8D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2F2E53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FE0" w14:textId="6B5123FB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2C0" w14:textId="22DE57A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B970" w14:textId="46D6A60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7CA" w14:textId="33ABF8A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BA7" w14:textId="676F6C5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26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C3EEC3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F92F" w14:textId="24F9852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81C6" w14:textId="1376DED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2F5" w14:textId="524FF9F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4E" w14:textId="6134FEA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2EF" w14:textId="491A0D8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D3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03EE71D9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40300B83" w14:textId="77777777" w:rsidTr="007024A4">
        <w:tc>
          <w:tcPr>
            <w:tcW w:w="5000" w:type="pct"/>
            <w:gridSpan w:val="13"/>
          </w:tcPr>
          <w:p w14:paraId="7633E6F4" w14:textId="0E36779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7024A4" w14:paraId="2B9F33C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9D5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0838AC76" w14:textId="4264563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059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013CDDAC" w14:textId="6024C34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6F0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710C8CF" w14:textId="7D646F0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9E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79F45EF3" w14:textId="6C3F8A9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D12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2EEB8CFF" w14:textId="22A3677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58F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1D8CE67C" w14:textId="2CA3F50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C09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4172E057" w14:textId="7CC40C9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A9F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6F153368" w14:textId="6041A43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988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1B6219C4" w14:textId="78EE9C0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10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1D8326C8" w14:textId="6FFBE1F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916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3B40219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7741" w14:textId="2655A09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869" w14:textId="3DFF32B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4F24" w14:textId="0249C9F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09A" w14:textId="63D4B0C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CB2" w14:textId="718EFC7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FF4" w14:textId="157946B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F4EE" w14:textId="689AA55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0E0" w14:textId="0FC5995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93A" w14:textId="2A97F12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679" w14:textId="220A28A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EF9D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3D5258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D7A2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576261D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91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20064680" w14:textId="7450BFA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C70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2BCB72E5" w14:textId="3A663F2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C8B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37037F3A" w14:textId="7B6067E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256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1C34AB37" w14:textId="3C7EB97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99A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2B9919F9" w14:textId="220DE77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39C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3F0F8BD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E01A" w14:textId="52745860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972" w14:textId="546F359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6680" w14:textId="4968A09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1F68" w14:textId="4DE6023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A9A1" w14:textId="0BF0FD9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EF5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9DA412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CB1F" w14:textId="3502AE0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659" w14:textId="42DAAD6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61D" w14:textId="5A3B8CC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D90" w14:textId="399597B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DCA" w14:textId="3AEB5D3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50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0A9A0C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4E0" w14:textId="0688CC1B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C07C" w14:textId="490ADFE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94F" w14:textId="413D94A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162" w14:textId="727D519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397" w14:textId="4CAFF62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43A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56F22F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6A1" w14:textId="239E55C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691" w14:textId="0C4E3FB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79D" w14:textId="30EE0ED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20E" w14:textId="37BC280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ABC5" w14:textId="4858207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F6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8BDBA1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ED26" w14:textId="3199C281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057" w14:textId="72C78BC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2AA" w14:textId="6C4A44F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B0E" w14:textId="78453C6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3E0" w14:textId="132B38E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F68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8A5EC1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00F" w14:textId="005EBA4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732" w14:textId="4D1CBE5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866" w14:textId="62BEB7D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5BA" w14:textId="499FB01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DCA" w14:textId="0E3314E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137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5D31055A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0DAA7452" w14:textId="77777777" w:rsidTr="007024A4">
        <w:tc>
          <w:tcPr>
            <w:tcW w:w="5000" w:type="pct"/>
            <w:gridSpan w:val="13"/>
          </w:tcPr>
          <w:p w14:paraId="1367BC2B" w14:textId="5F3D383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7024A4" w14:paraId="3E167CD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6AF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3A31462E" w14:textId="253B842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3B2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0F5E2EBA" w14:textId="59CF0C7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9B6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2B334B25" w14:textId="771E7ED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6C1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69D69F68" w14:textId="0089C96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5A0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69AE583B" w14:textId="1D44C3D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100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607BCE83" w14:textId="6BA6F64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8A4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08AE53D5" w14:textId="5968D37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3E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22D2B67F" w14:textId="2106EAB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59A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08AFEEBF" w14:textId="30CAB99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62C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6066C93C" w14:textId="6F0AA7D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F74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54A11C1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BDB" w14:textId="43BE75C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27C" w14:textId="7CB8C5E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77AF" w14:textId="578C353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034" w14:textId="38E3193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6FDC" w14:textId="7B4BF5D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ECDD" w14:textId="2C238AF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EFD" w14:textId="6A97907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E8C" w14:textId="538E9B9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425" w14:textId="20F3F90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D9F" w14:textId="4AA6319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395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9D6483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3C3A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48FF3BB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7E4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030A620F" w14:textId="02A2D95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9EB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40607F11" w14:textId="3905756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75A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50F77531" w14:textId="7BD9F35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052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4057CB5E" w14:textId="73584E3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3BC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0321A494" w14:textId="1DD95DC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638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75CD382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A58" w14:textId="5CF1324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8DA" w14:textId="2C22811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2696" w14:textId="42C045F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F0F" w14:textId="654A294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B57" w14:textId="691E098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336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8FB24D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D1F" w14:textId="35C0DF8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EB0" w14:textId="434B802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CAA" w14:textId="428030A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0CC" w14:textId="4AD78AB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C02F" w14:textId="49F1D86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F4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8CEB53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F8FC" w14:textId="6D0B0879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1C0" w14:textId="5B50EFB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34D" w14:textId="4B08E65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4E90" w14:textId="2F7A886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FFD" w14:textId="0ACFB29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967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5B4744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9E95" w14:textId="46DE878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9D0" w14:textId="62019FC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8AE" w14:textId="735A8FE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611" w14:textId="74501E4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F43" w14:textId="40A6B05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2F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D472B3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91B" w14:textId="5E518BF6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FB34" w14:textId="7973320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766" w14:textId="5352682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11F" w14:textId="1B7313C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9D86" w14:textId="28C9E70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0A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3EC224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28D4" w14:textId="44ECE35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732" w14:textId="4EDAC57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AC42" w14:textId="39D5606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AAC" w14:textId="49E0664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B7F" w14:textId="40BF716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06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66D530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6691" w14:textId="2B17BB3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AC41" w14:textId="48760E3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2D1" w14:textId="740D0B2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04E" w14:textId="3371E4E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28B" w14:textId="336871C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66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D8DA03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893" w14:textId="6D48A1E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781D" w14:textId="16788DE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BFE" w14:textId="29E8FFE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F62" w14:textId="6AAD4B9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73D" w14:textId="15395BB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088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0FE245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A996" w14:textId="00C5F010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990" w14:textId="449734F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FA63" w14:textId="77D8709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6FF9" w14:textId="4564AD1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C4A" w14:textId="42505F6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BA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CE1D153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2341" w14:textId="4E281AF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6289" w14:textId="739F704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728" w14:textId="46A48D3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4A7" w14:textId="31C992C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A35" w14:textId="1D11A1E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E4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AB90D2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5934" w14:textId="483ADBD9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593" w14:textId="1510FAA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F66" w14:textId="476BFAC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B1B" w14:textId="1480B40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DB6" w14:textId="2886730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1F2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30ADBD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D0DA" w14:textId="02A063A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13D6" w14:textId="5E1BDF7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CE03" w14:textId="6E581A3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7B0" w14:textId="44F1AB5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988" w14:textId="0647AF1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42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7AACFB6C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06BB1910" w14:textId="77777777" w:rsidTr="007024A4">
        <w:tc>
          <w:tcPr>
            <w:tcW w:w="5000" w:type="pct"/>
            <w:gridSpan w:val="13"/>
          </w:tcPr>
          <w:p w14:paraId="311B7DEF" w14:textId="52BD291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7024A4" w14:paraId="2D8C642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48E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088ADB81" w14:textId="49527EF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A1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521392B1" w14:textId="71EEB1A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44A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53EF7E4B" w14:textId="6D222E5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D50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25CCF5F7" w14:textId="58930F5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8C9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4304BBBA" w14:textId="6B9DD8D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84C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27A2B4D9" w14:textId="09800D2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387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2800C05A" w14:textId="0D87C34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715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3FDFF62A" w14:textId="1FFF6C4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3DA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0DF38F50" w14:textId="73B8DCF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AE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53CDB2AC" w14:textId="6F4BE2B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5CA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45F86FE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4DE3" w14:textId="66E9BB3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E431" w14:textId="2FC140E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6C4" w14:textId="23E459D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5450" w14:textId="0A56E76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300" w14:textId="42F8BFB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AD7" w14:textId="5BDF08F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41F" w14:textId="1668153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994" w14:textId="3202DA3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766" w14:textId="327B284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155B" w14:textId="39C52EF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31D5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C7FD7B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6B7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273F7F0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EC0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3FB3572D" w14:textId="49F99A5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32D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5E241D15" w14:textId="5E6748B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FDB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2A7C9043" w14:textId="03BF3EA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57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07B727D2" w14:textId="5AD34DD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B96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187F4FB9" w14:textId="04FDECE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B0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4E0F55B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C32E" w14:textId="3D57F74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8B4" w14:textId="72B6B95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65AF" w14:textId="66F1D25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1AD" w14:textId="661F3E3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149" w14:textId="57A3231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3CB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40A199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F7C" w14:textId="228560E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A21" w14:textId="71E3084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BEA" w14:textId="2DC0A85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761" w14:textId="5307D04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FC5" w14:textId="6DCDFB1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06D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D44B8F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499" w14:textId="30794C0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0F66" w14:textId="3866700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046" w14:textId="4CE47AF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AD90" w14:textId="744DEE9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48E0" w14:textId="6CC795D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1DD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BA13B9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97A" w14:textId="7378E72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C10" w14:textId="00498DF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5DA3" w14:textId="20D8879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860" w14:textId="2DD56DB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39F" w14:textId="6FDDE10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89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33F540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886" w14:textId="2F86595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7E6" w14:textId="501E5A8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010" w14:textId="37843B3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2E1" w14:textId="66E1B4E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D01" w14:textId="7BE6EE8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BF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D9CF75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23F" w14:textId="39C93180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163A" w14:textId="767CC93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2A9" w14:textId="2C3F913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ABA" w14:textId="1DB346E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374B" w14:textId="01B39D7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3E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372AA678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7024A4" w14:paraId="4E750054" w14:textId="77777777" w:rsidTr="007024A4">
        <w:tc>
          <w:tcPr>
            <w:tcW w:w="5000" w:type="pct"/>
            <w:gridSpan w:val="4"/>
            <w:vAlign w:val="center"/>
          </w:tcPr>
          <w:p w14:paraId="360A914D" w14:textId="799A69A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7024A4" w14:paraId="76A47033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DAC8" w14:textId="1D71440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FAE8" w14:textId="1D4B587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5E5C" w14:textId="6E8CE51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E596" w14:textId="2E3D1E0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6114A81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07B" w14:textId="7082590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0E0" w14:textId="539DF1A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452" w14:textId="6D4C6F9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5A8C" w14:textId="2862624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6.0048</w:t>
            </w:r>
          </w:p>
        </w:tc>
      </w:tr>
      <w:tr w:rsidR="007024A4" w14:paraId="0702F6B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D00" w14:textId="17BF4B6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6BB" w14:textId="20BBA8F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5FC" w14:textId="5A4E1F0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740D" w14:textId="0209A08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1.038119</w:t>
            </w:r>
          </w:p>
        </w:tc>
      </w:tr>
      <w:tr w:rsidR="007024A4" w14:paraId="10EA24D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C667" w14:textId="0194793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56A7" w14:textId="37FA16E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A76" w14:textId="104D8E6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F9E2" w14:textId="0A5D261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3.35785</w:t>
            </w:r>
          </w:p>
        </w:tc>
      </w:tr>
      <w:tr w:rsidR="007024A4" w14:paraId="3269E1D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F790" w14:textId="23098BF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18A" w14:textId="404B1F3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806F" w14:textId="1CF8E8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B31" w14:textId="1401410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0.336447</w:t>
            </w:r>
          </w:p>
        </w:tc>
      </w:tr>
      <w:tr w:rsidR="007024A4" w14:paraId="1D21039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9B5C" w14:textId="1694523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FD2" w14:textId="5321BF1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0E9C" w14:textId="50ACFCB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18B1" w14:textId="1768FCF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0.673139</w:t>
            </w:r>
          </w:p>
        </w:tc>
      </w:tr>
      <w:tr w:rsidR="007024A4" w14:paraId="24AD4D1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A411" w14:textId="277281D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F9CA" w14:textId="6EEC91F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9D83" w14:textId="04A9722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058" w14:textId="738DE51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0.545415</w:t>
            </w:r>
          </w:p>
        </w:tc>
      </w:tr>
    </w:tbl>
    <w:p w14:paraId="030503B6" w14:textId="77777777" w:rsidR="007024A4" w:rsidRPr="007024A4" w:rsidRDefault="007024A4" w:rsidP="007024A4">
      <w:pPr>
        <w:rPr>
          <w:color w:val="000000"/>
          <w:sz w:val="22"/>
        </w:rPr>
      </w:pPr>
    </w:p>
    <w:p w14:paraId="48EBD07F" w14:textId="77777777" w:rsidR="007024A4" w:rsidRPr="007024A4" w:rsidRDefault="007024A4" w:rsidP="007024A4">
      <w:pPr>
        <w:rPr>
          <w:color w:val="000000"/>
          <w:sz w:val="22"/>
        </w:rPr>
      </w:pPr>
    </w:p>
    <w:p w14:paraId="3B36B1BE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Выбросы по периоду: Холодный период (t&lt;-5)</w:t>
      </w:r>
    </w:p>
    <w:p w14:paraId="715CA5BC" w14:textId="77777777" w:rsidR="007024A4" w:rsidRPr="007024A4" w:rsidRDefault="007024A4" w:rsidP="007024A4">
      <w:pPr>
        <w:rPr>
          <w:b/>
          <w:color w:val="000000"/>
        </w:rPr>
      </w:pPr>
      <w:r w:rsidRPr="007024A4">
        <w:rPr>
          <w:color w:val="000000"/>
          <w:sz w:val="22"/>
        </w:rPr>
        <w:t xml:space="preserve">Температура воздуха за расчетный период, град. С, </w:t>
      </w:r>
      <w:r w:rsidRPr="007024A4">
        <w:rPr>
          <w:b/>
          <w:i/>
          <w:color w:val="000000"/>
          <w:sz w:val="22"/>
        </w:rPr>
        <w:t xml:space="preserve">T = </w:t>
      </w:r>
      <w:r w:rsidRPr="007024A4">
        <w:rPr>
          <w:b/>
          <w:color w:val="000000"/>
        </w:rPr>
        <w:t>0</w:t>
      </w:r>
    </w:p>
    <w:p w14:paraId="15DE43D6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07960DF7" w14:textId="77777777" w:rsidTr="007024A4">
        <w:tc>
          <w:tcPr>
            <w:tcW w:w="5000" w:type="pct"/>
            <w:gridSpan w:val="13"/>
          </w:tcPr>
          <w:p w14:paraId="61B56950" w14:textId="22A25F6D" w:rsidR="007024A4" w:rsidRPr="007024A4" w:rsidRDefault="007024A4" w:rsidP="007024A4">
            <w:pPr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24A4" w14:paraId="28CB762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9D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1601AAF2" w14:textId="02A9D24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6F3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5907BE55" w14:textId="20AC17A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32F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91DBA78" w14:textId="05141B9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7ED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24873D2D" w14:textId="4366AE8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065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7342A7EF" w14:textId="3481433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10C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5F316BB1" w14:textId="7939A97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5D7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05FD467D" w14:textId="50A9A2C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471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6085CD13" w14:textId="33A0BC6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398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08193D6E" w14:textId="79A273B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497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4B564B2D" w14:textId="12B15B0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C94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00FA66C3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E2B3" w14:textId="2145052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032" w14:textId="6FE4945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89B" w14:textId="2F1BE91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639" w14:textId="5CCB10C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28D" w14:textId="754F2C7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687" w14:textId="796A5F7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D8CB" w14:textId="00DE6BE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86A" w14:textId="6FDD10A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06F0" w14:textId="0ED554F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A61" w14:textId="2929CC9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C90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13B950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9E5F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340ABB4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657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7D56627C" w14:textId="1ABFE49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F6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760D3C82" w14:textId="047412B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FB5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74D74507" w14:textId="4E3286B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28B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01801CDA" w14:textId="0367A86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E87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2ADF7BB0" w14:textId="062CE28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D40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63E55CD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683" w14:textId="7128BF6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2E0" w14:textId="43431F3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990" w14:textId="0112651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926" w14:textId="39BDF05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DB7" w14:textId="46B9F52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798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EA0F7D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6A9" w14:textId="6050136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B966" w14:textId="7B05F1C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D40" w14:textId="2E19F79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902" w14:textId="353C965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385" w14:textId="7060D88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4D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DF8C99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D5D" w14:textId="1C598AD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AA4D" w14:textId="322FC7F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2CEE" w14:textId="6E1776F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1F2" w14:textId="153AF37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8CD" w14:textId="1199DB2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3BE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4D41B7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4D3E" w14:textId="782F524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125" w14:textId="4A73DBF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852" w14:textId="59CA3D8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7707" w14:textId="3EA6BFE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BF2" w14:textId="1E1DD22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D79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378CCE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44C6" w14:textId="4C5A3D9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3C5" w14:textId="3CF9560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F5D" w14:textId="44664B6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19D" w14:textId="236831E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AD0" w14:textId="6F4EF8D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89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6FF1FF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F20" w14:textId="047B0C4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163" w14:textId="7F937BD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6BC" w14:textId="5803358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6FC" w14:textId="0E298C6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CF79" w14:textId="6AFD329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2B34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57093722" w14:textId="0A4F0E24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605CCBF6" w14:textId="77777777" w:rsidTr="007024A4">
        <w:tc>
          <w:tcPr>
            <w:tcW w:w="5000" w:type="pct"/>
            <w:gridSpan w:val="13"/>
          </w:tcPr>
          <w:p w14:paraId="67631D02" w14:textId="63098E5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7024A4" w14:paraId="4597665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E0C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07CADDA2" w14:textId="6AAB003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8F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0CA557C9" w14:textId="189F380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A5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3E257BE2" w14:textId="2F3520C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436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3F0E59FA" w14:textId="09F95BF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42C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249EB399" w14:textId="395EB8D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7AB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775CBE02" w14:textId="5FA6919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1C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3BF2533B" w14:textId="1236943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FCE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5A6FC5B0" w14:textId="6EAB066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98E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0CFFE72E" w14:textId="7C641A1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B91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505474F3" w14:textId="6258A9F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2A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68FF387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A9C" w14:textId="222704A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5F8D" w14:textId="4DE9599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9CDC" w14:textId="0C1E220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6855" w14:textId="7B0B9D1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587F" w14:textId="07973B1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53F" w14:textId="4FC2242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6E6A" w14:textId="65F1438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484" w14:textId="73B98D8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707" w14:textId="30785AC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E7E5" w14:textId="144038A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BE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C3C319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8BF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7B90D83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15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531CAF9D" w14:textId="7EC3684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F96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0E89FB38" w14:textId="25F0BE6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7C7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5E775D5F" w14:textId="1783234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5A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2445F109" w14:textId="1CEDDF7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212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2A3CB2D9" w14:textId="3DEB90C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FAB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1378A43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AB0" w14:textId="16416A8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48B" w14:textId="669FFFD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23D6" w14:textId="2326327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C53" w14:textId="0B6BFAB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635" w14:textId="487F253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5B69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58228C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C74D" w14:textId="2D62B6B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824" w14:textId="3F07E68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EBF" w14:textId="2D23289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8DEA" w14:textId="38D95CD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39F" w14:textId="05CB3CC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6B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AB01C8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528" w14:textId="4143AF5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3583" w14:textId="5CA9F12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E3C" w14:textId="7E950B2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DC0" w14:textId="36D9DAE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34E" w14:textId="5EAF434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83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BC5940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942" w14:textId="15CC51AB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FC8" w14:textId="5A65DC7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E72" w14:textId="10C7CF2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1FBD" w14:textId="5C62995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E41" w14:textId="4DA1120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028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37A00C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730" w14:textId="0A7C60E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CDB2" w14:textId="609E67D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F6AA" w14:textId="3803835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98CC" w14:textId="79D29CA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9710" w14:textId="1FD1DDF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203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8628E5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FE1" w14:textId="17FAEBAF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8086" w14:textId="103050C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8332" w14:textId="2897784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25F" w14:textId="55ECEB3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DFF" w14:textId="7D079CA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E0E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2A5E8CB4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658FBE44" w14:textId="77777777" w:rsidTr="007024A4">
        <w:tc>
          <w:tcPr>
            <w:tcW w:w="5000" w:type="pct"/>
            <w:gridSpan w:val="13"/>
          </w:tcPr>
          <w:p w14:paraId="0646CF6A" w14:textId="56832FB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24A4" w14:paraId="265E5F0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F09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69205912" w14:textId="1AC3E2D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CCB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1905FA1B" w14:textId="685748F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74B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1558AD3C" w14:textId="7796676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EB4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05FA9EF5" w14:textId="77140ED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84D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7AB0CD68" w14:textId="412F029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4A4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6BC4F5A8" w14:textId="48801B8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A2DB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7E111701" w14:textId="7D88666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593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70AC6DA2" w14:textId="57B7D2B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30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21F6CBD3" w14:textId="68467F7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5C2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13F62DC1" w14:textId="047E1AF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F4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3AD01AA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A21E" w14:textId="5C9A9B7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4F22" w14:textId="324AB2D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D51" w14:textId="76BBCC0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B0E7" w14:textId="1D9008C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7E02" w14:textId="39ADB67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8BD" w14:textId="583D32C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7BA" w14:textId="3ED2677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E9D" w14:textId="28D92D2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EAC" w14:textId="2EA53B7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2652" w14:textId="13E6C3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44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D36BD3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30F9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4546EE2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454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2532A3BE" w14:textId="4D2A37A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892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22C08957" w14:textId="1F5DEE9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A0F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4F6195DD" w14:textId="3664225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226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6DBF0F28" w14:textId="3A85D61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773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55B5637F" w14:textId="71598E2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E39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3606346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148" w14:textId="27152C49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F3D" w14:textId="7250B05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6F6" w14:textId="1C896F1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001" w14:textId="5F789B4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886" w14:textId="30E8DFC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556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25D53D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968C" w14:textId="5165EB18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FC6" w14:textId="4DF8D3F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3BF" w14:textId="5DE83F7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0C2" w14:textId="31D85DF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90F" w14:textId="54990E5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7DD6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444C8DC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B88" w14:textId="47E70A31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0142" w14:textId="057ED4E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2B4E" w14:textId="6DBAEA0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026" w14:textId="36B1D4C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6036" w14:textId="5F3CD16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2B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9F2D1F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80E" w14:textId="536ED29E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C80C" w14:textId="5D92CCF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285D" w14:textId="63CE0A3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D82" w14:textId="726A4AF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723" w14:textId="72CC1E3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43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210C10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F53" w14:textId="77C9AE2F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442" w14:textId="0F2C4B5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A2D" w14:textId="3152413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6503" w14:textId="3B9C85D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6E3" w14:textId="7EC75F0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314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DBBD13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F11" w14:textId="2955BBFE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172" w14:textId="5919BBB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5F8" w14:textId="4B4431E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D60" w14:textId="123B488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0AC8" w14:textId="075951B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694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20EC604C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7651E6E9" w14:textId="77777777" w:rsidTr="007024A4">
        <w:tc>
          <w:tcPr>
            <w:tcW w:w="5000" w:type="pct"/>
            <w:gridSpan w:val="13"/>
          </w:tcPr>
          <w:p w14:paraId="668E25ED" w14:textId="3F14757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7024A4" w14:paraId="5A64090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921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31B166C3" w14:textId="04F94C0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E87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7DC01357" w14:textId="22C52A6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8F8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4CB2DBE7" w14:textId="00F96CB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418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04AB0AF5" w14:textId="0EC3A70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B9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Tv1,</w:t>
            </w:r>
          </w:p>
          <w:p w14:paraId="30D00AE8" w14:textId="179A5C7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396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Tv1n,</w:t>
            </w:r>
          </w:p>
          <w:p w14:paraId="383F3F12" w14:textId="2F70FD2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B45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6D6378BE" w14:textId="00F30FD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48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Tv2,</w:t>
            </w:r>
          </w:p>
          <w:p w14:paraId="1C1BFDBF" w14:textId="168445E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32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Tv2n,</w:t>
            </w:r>
          </w:p>
          <w:p w14:paraId="78E25170" w14:textId="5FF8C6E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83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1D5B39B7" w14:textId="403E9E6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D70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476FC40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4B93" w14:textId="25C0A87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3C69" w14:textId="6B0AFE1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B92" w14:textId="1FC1DE8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2A98" w14:textId="6B82500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D8CB" w14:textId="01453A3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B9D7" w14:textId="57D64A3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BA1" w14:textId="52EAB0D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71D" w14:textId="10902E7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563" w14:textId="06540BD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5FB6" w14:textId="6157D55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FA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5E4C3C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84F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79C0C15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1C4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5A687100" w14:textId="72C5032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AA3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73C405DB" w14:textId="635FB8A8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C39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4221A23D" w14:textId="11D547BB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182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1F59C56B" w14:textId="3E2D9C8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BB0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51F769BE" w14:textId="4E3B391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8FF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63A68E2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0EC" w14:textId="07A9212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E4" w14:textId="7E698F9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298" w14:textId="32B7479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818" w14:textId="3C421F5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199E" w14:textId="4FB8D18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A7A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3397C1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1E8" w14:textId="3F5AC704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C79A" w14:textId="1891A89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1C03" w14:textId="26FC7A6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A5A" w14:textId="3EF1607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1AC" w14:textId="4D0EB04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11A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C1E314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B154" w14:textId="4D55848D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54E" w14:textId="64CAF68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73E" w14:textId="59617D8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A16C" w14:textId="0C1A6D8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754A" w14:textId="6CE7BB3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758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DA3626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F9D0" w14:textId="3002BFBE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64BF" w14:textId="7482AA0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877" w14:textId="53C1856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2859" w14:textId="422725A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8D04" w14:textId="72DCF0E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C25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1B6F20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D7E" w14:textId="527028C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A344" w14:textId="33D9F8A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2F09" w14:textId="4C259AC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431D" w14:textId="59B08CC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704" w14:textId="6515941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93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658BB06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3C9" w14:textId="3AFA667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01A9" w14:textId="333A767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0B6" w14:textId="64DEAD4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AAC" w14:textId="4DA99F8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792F" w14:textId="7F59129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B9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67DACD87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3B34F4C7" w14:textId="77777777" w:rsidTr="007024A4">
        <w:tc>
          <w:tcPr>
            <w:tcW w:w="5000" w:type="pct"/>
            <w:gridSpan w:val="13"/>
          </w:tcPr>
          <w:p w14:paraId="1DC8CB88" w14:textId="799F3DF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7024A4" w14:paraId="6F4636B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46C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75779C4C" w14:textId="68E946A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BE7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08B3F418" w14:textId="3683D09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344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7AA7E028" w14:textId="79E65BD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C8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154F5B84" w14:textId="0B662E8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724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20768988" w14:textId="05D2CAA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16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7E86F12E" w14:textId="3E6B134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17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19DF7C8E" w14:textId="36DBC7B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03D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2DBA1D64" w14:textId="1C73BF1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E561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58065BF2" w14:textId="07AE69D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4A3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07022BDC" w14:textId="18A10DA2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3B5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560E81C4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E6DA" w14:textId="05951D0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1FC" w14:textId="4486C9A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882E" w14:textId="01F27259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910" w14:textId="4D1964A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582B" w14:textId="6237F7F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7642" w14:textId="1831D67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FEE" w14:textId="4AFE65F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F457" w14:textId="1C9B2F9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025" w14:textId="087D92C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A4E" w14:textId="54752E8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6B63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4D0D01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DDE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77420EA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C4B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4EEDBD64" w14:textId="3C3A103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006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118794E6" w14:textId="54EB6875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29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196800CB" w14:textId="62FF131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037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45F318EE" w14:textId="6E8C50F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8BF2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1A102A3F" w14:textId="5334DFC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66C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65EC89A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D86" w14:textId="3E69FAA0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24F" w14:textId="02C0AAF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885E" w14:textId="346C5DB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458E" w14:textId="3C54ED7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665" w14:textId="2127860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A6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737F7B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7CF3" w14:textId="0925EC6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5150" w14:textId="0EEA567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E81" w14:textId="4F03545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8D5" w14:textId="4DC864C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FF2D" w14:textId="1BCEFCD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2D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CCF6AE3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CCF3" w14:textId="1C446507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D9C" w14:textId="06E479D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3084" w14:textId="0623CF3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F70" w14:textId="26D1C9E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A1B" w14:textId="593B509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D0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8E48E0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BD1" w14:textId="332A7EB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0AE2" w14:textId="004CCF5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3E4A" w14:textId="1DBBC6D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3F1" w14:textId="47C774A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7684" w14:textId="49D3176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8A6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20C155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2B0" w14:textId="349B832C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F3C" w14:textId="4D03FD4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008" w14:textId="2D18AC3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0794" w14:textId="26948E6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75FB" w14:textId="2C27007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76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4A73C3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74E" w14:textId="2EBCD19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91E0" w14:textId="1CC11A4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6B6" w14:textId="371A8EE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32A" w14:textId="10EA189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444D" w14:textId="7FBDB09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2FB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E96246D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274F" w14:textId="31001C5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5A6" w14:textId="6C4B74D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633" w14:textId="25CF44E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24A5" w14:textId="1B92830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124" w14:textId="5EB9266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2E05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402614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6E3C" w14:textId="5A5BE5E5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70B" w14:textId="128F660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345" w14:textId="2248BF6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F279" w14:textId="5BE2BA9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05F2" w14:textId="241DF2B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D46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38F98E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DFEF" w14:textId="66EA926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7B4" w14:textId="4FFFCFF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31A" w14:textId="23D9057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D6B4" w14:textId="57B2EFC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B17" w14:textId="06A4BD4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7EF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22DC167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4FDE" w14:textId="70557E5B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B7A2" w14:textId="1ADD67B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6B4" w14:textId="3ADFA3E1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85A" w14:textId="309EB98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710B" w14:textId="543FE16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F8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452F387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A568" w14:textId="4D5539C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869" w14:textId="5996D99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0C4" w14:textId="0B275712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0A8" w14:textId="7F440AC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B260" w14:textId="705D774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272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777C5D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BC90" w14:textId="28ED85E0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997" w14:textId="3B35A1C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133" w14:textId="138BA94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5F9" w14:textId="6FEAEBA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E021" w14:textId="225F491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78D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7127CD46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24A4" w14:paraId="084B83C1" w14:textId="77777777" w:rsidTr="007024A4">
        <w:tc>
          <w:tcPr>
            <w:tcW w:w="5000" w:type="pct"/>
            <w:gridSpan w:val="13"/>
          </w:tcPr>
          <w:p w14:paraId="379C7544" w14:textId="540A329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7024A4" w14:paraId="33EF4831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41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Dn,</w:t>
            </w:r>
          </w:p>
          <w:p w14:paraId="1EDEB42F" w14:textId="4DB6931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5D5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Nk,</w:t>
            </w:r>
          </w:p>
          <w:p w14:paraId="60B343F7" w14:textId="1215256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BD68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A</w:t>
            </w:r>
          </w:p>
          <w:p w14:paraId="58435337" w14:textId="50498C2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F6D6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Nk1</w:t>
            </w:r>
          </w:p>
          <w:p w14:paraId="29DC41D1" w14:textId="0DB95D2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4954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L1,</w:t>
            </w:r>
          </w:p>
          <w:p w14:paraId="01D5CACB" w14:textId="5AE4D86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B687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L1n,</w:t>
            </w:r>
          </w:p>
          <w:p w14:paraId="01D17563" w14:textId="0145301D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0C5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Txs,</w:t>
            </w:r>
          </w:p>
          <w:p w14:paraId="5B910DD0" w14:textId="7A863DF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A60A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L2,</w:t>
            </w:r>
          </w:p>
          <w:p w14:paraId="66CBD3E6" w14:textId="3AF5A97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8AEC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L2n,</w:t>
            </w:r>
          </w:p>
          <w:p w14:paraId="348D13F8" w14:textId="75977E6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CA73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Txm,</w:t>
            </w:r>
          </w:p>
          <w:p w14:paraId="2343DCC6" w14:textId="5D3940F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5CEF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5824DA18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AE6" w14:textId="18CFA81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F1F" w14:textId="716FED8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F2BD" w14:textId="6DF8C50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F468" w14:textId="7BAAE3E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903" w14:textId="65F6BADC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831E" w14:textId="456B79F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FFE" w14:textId="4731DB3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420" w14:textId="5EB4479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2BA" w14:textId="452C426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EC4" w14:textId="4DFD3B1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2CD5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6287AA5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402" w14:textId="777777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</w:p>
        </w:tc>
      </w:tr>
      <w:tr w:rsidR="007024A4" w14:paraId="1C21AE7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B45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ЗВ</w:t>
            </w:r>
          </w:p>
          <w:p w14:paraId="75A4A739" w14:textId="532DCF76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05B5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Mxx,</w:t>
            </w:r>
          </w:p>
          <w:p w14:paraId="48B02E6B" w14:textId="553A9A4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0ABD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Ml,</w:t>
            </w:r>
          </w:p>
          <w:p w14:paraId="29F18A53" w14:textId="3A9BDDC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70F0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г/с</w:t>
            </w:r>
          </w:p>
          <w:p w14:paraId="3254689F" w14:textId="08983BDE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54AE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т/год</w:t>
            </w:r>
          </w:p>
          <w:p w14:paraId="6B3E66C3" w14:textId="7722975A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4039" w14:textId="77777777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24A4" w14:paraId="36DB7206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5195" w14:textId="1BB20FF2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82C3" w14:textId="191A807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78A" w14:textId="28C049D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6FC" w14:textId="73DDEF2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B0D3" w14:textId="242BDB5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8E0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1928BA0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2AD2" w14:textId="4A75E8B3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153" w14:textId="286CF76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81F" w14:textId="775C75E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53A" w14:textId="3124C57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4559" w14:textId="6AB81AE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5B06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3BEC639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F305" w14:textId="76B66E5A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406" w14:textId="4FB4574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21BD" w14:textId="5484031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150A" w14:textId="6777AF8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87A" w14:textId="7596630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64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002B4F8A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0ADB" w14:textId="18971669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C89" w14:textId="7743733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B99A" w14:textId="71A8E31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DDF" w14:textId="771D36B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78D" w14:textId="36C99F7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7981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7CD938B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3FA" w14:textId="3460C34F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C60" w14:textId="7F31728E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30B3" w14:textId="2704AF0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03FD" w14:textId="79BB08F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D41" w14:textId="1754B844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97C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  <w:tr w:rsidR="007024A4" w14:paraId="584FFA8E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2D3" w14:textId="0F4C06E9" w:rsidR="007024A4" w:rsidRPr="007024A4" w:rsidRDefault="007024A4" w:rsidP="007024A4">
            <w:pPr>
              <w:jc w:val="center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1A2" w14:textId="72B1CCA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366" w14:textId="2A04B208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4597" w14:textId="112E998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1E9" w14:textId="43C4817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29A" w14:textId="77777777" w:rsidR="007024A4" w:rsidRPr="007024A4" w:rsidRDefault="007024A4" w:rsidP="007024A4">
            <w:pPr>
              <w:rPr>
                <w:color w:val="000000"/>
                <w:sz w:val="22"/>
              </w:rPr>
            </w:pPr>
          </w:p>
        </w:tc>
      </w:tr>
    </w:tbl>
    <w:p w14:paraId="33B635D2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7024A4" w14:paraId="717C54A8" w14:textId="77777777" w:rsidTr="007024A4">
        <w:tc>
          <w:tcPr>
            <w:tcW w:w="5000" w:type="pct"/>
            <w:gridSpan w:val="4"/>
            <w:vAlign w:val="center"/>
          </w:tcPr>
          <w:p w14:paraId="7CD77A50" w14:textId="49C8AC23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7024A4" w14:paraId="56E9F450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2B49" w14:textId="684E826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F82" w14:textId="26ED34A9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0CB7" w14:textId="7509F44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DE7" w14:textId="19EE6E64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667D9C62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8F44" w14:textId="7BE5426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FF6B" w14:textId="25314B5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6BF0" w14:textId="6F247EC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547" w14:textId="661FA1C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6.50199</w:t>
            </w:r>
          </w:p>
        </w:tc>
      </w:tr>
      <w:tr w:rsidR="007024A4" w14:paraId="0A6590F9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269" w14:textId="75775CE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E5D5" w14:textId="7F34B9F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55B" w14:textId="24CF898F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55B" w14:textId="48DCEF6B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1.127133</w:t>
            </w:r>
          </w:p>
        </w:tc>
      </w:tr>
      <w:tr w:rsidR="007024A4" w14:paraId="374268F3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B0B0" w14:textId="09C0FD4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B6E" w14:textId="4BC1862D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61E" w14:textId="5A455013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EB7" w14:textId="301DE00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3.088966</w:t>
            </w:r>
          </w:p>
        </w:tc>
      </w:tr>
      <w:tr w:rsidR="007024A4" w14:paraId="41750BDB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778" w14:textId="42549C63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8F0" w14:textId="430054E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9DB" w14:textId="7EC64B6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904" w14:textId="1847A9A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0.4563156</w:t>
            </w:r>
          </w:p>
        </w:tc>
      </w:tr>
      <w:tr w:rsidR="007024A4" w14:paraId="51942EBC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9BF" w14:textId="3CD1B11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FE7C" w14:textId="5384CF66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CAD" w14:textId="29154D6E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CB0" w14:textId="3148327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0.758592</w:t>
            </w:r>
          </w:p>
        </w:tc>
      </w:tr>
      <w:tr w:rsidR="007024A4" w14:paraId="62DA726F" w14:textId="77777777" w:rsidTr="007024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AA3B" w14:textId="71650A8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6FC0" w14:textId="4C50CC3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C2F" w14:textId="52B6E2E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4BFA" w14:textId="4D2B5CA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0.502257</w:t>
            </w:r>
          </w:p>
        </w:tc>
      </w:tr>
    </w:tbl>
    <w:p w14:paraId="3806D641" w14:textId="77777777" w:rsidR="007024A4" w:rsidRPr="007024A4" w:rsidRDefault="007024A4" w:rsidP="007024A4">
      <w:pPr>
        <w:rPr>
          <w:color w:val="000000"/>
          <w:sz w:val="22"/>
        </w:rPr>
      </w:pPr>
    </w:p>
    <w:p w14:paraId="1656E377" w14:textId="77777777" w:rsidR="007024A4" w:rsidRPr="007024A4" w:rsidRDefault="007024A4" w:rsidP="007024A4">
      <w:pPr>
        <w:rPr>
          <w:color w:val="000000"/>
          <w:sz w:val="22"/>
        </w:rPr>
      </w:pPr>
    </w:p>
    <w:p w14:paraId="0CD9766D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ИТОГО ВЫБРОСЫ ОТ СТОЯНКИ АВТОМОБИЛЕЙ</w:t>
      </w:r>
    </w:p>
    <w:p w14:paraId="712F512D" w14:textId="77777777" w:rsidR="007024A4" w:rsidRPr="007024A4" w:rsidRDefault="007024A4" w:rsidP="007024A4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24A4" w14:paraId="772299C2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DE8E" w14:textId="0571A4B0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CDB8" w14:textId="73C79521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E767" w14:textId="4AB0FEBC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5946" w14:textId="032953EF" w:rsidR="007024A4" w:rsidRPr="007024A4" w:rsidRDefault="007024A4" w:rsidP="007024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24A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24A4" w14:paraId="146EAA93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01C" w14:textId="74928FFB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25F9" w14:textId="35AA946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F8F" w14:textId="6C0D30BA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C5C4" w14:textId="5113379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9.804952</w:t>
            </w:r>
          </w:p>
        </w:tc>
      </w:tr>
      <w:tr w:rsidR="007024A4" w14:paraId="1DFF1DB5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C66" w14:textId="5F23683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AA96" w14:textId="6C620069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F4B0" w14:textId="06B6B4B5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69E" w14:textId="2A3F414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1.5933047</w:t>
            </w:r>
          </w:p>
        </w:tc>
      </w:tr>
      <w:tr w:rsidR="007024A4" w14:paraId="0B9D5C31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017" w14:textId="2EE689D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F1B4" w14:textId="5D439064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6DF1" w14:textId="04073382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170" w14:textId="234FBA46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1.2407456</w:t>
            </w:r>
          </w:p>
        </w:tc>
      </w:tr>
      <w:tr w:rsidR="007024A4" w14:paraId="7508A690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4DF1" w14:textId="67EAE30A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D040" w14:textId="3914D2DF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57B" w14:textId="6EEA7F7D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AC4C" w14:textId="3529CD6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2.179532</w:t>
            </w:r>
          </w:p>
        </w:tc>
      </w:tr>
      <w:tr w:rsidR="007024A4" w14:paraId="5C1F6FCA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33D" w14:textId="3D10754C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4F5" w14:textId="3B70AF77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721" w14:textId="6D082D50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497" w14:textId="6DBF4208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18.93932</w:t>
            </w:r>
          </w:p>
        </w:tc>
      </w:tr>
      <w:tr w:rsidR="007024A4" w14:paraId="03E35EA6" w14:textId="77777777" w:rsidTr="007024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8CB" w14:textId="44B2BA15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59B" w14:textId="17997ED0" w:rsidR="007024A4" w:rsidRPr="007024A4" w:rsidRDefault="007024A4" w:rsidP="007024A4">
            <w:pPr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E8D" w14:textId="76A2BA77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8A3" w14:textId="5BD85D51" w:rsidR="007024A4" w:rsidRPr="007024A4" w:rsidRDefault="007024A4" w:rsidP="007024A4">
            <w:pPr>
              <w:jc w:val="right"/>
              <w:rPr>
                <w:color w:val="000000"/>
                <w:sz w:val="22"/>
              </w:rPr>
            </w:pPr>
            <w:r w:rsidRPr="007024A4">
              <w:rPr>
                <w:color w:val="000000"/>
                <w:sz w:val="22"/>
              </w:rPr>
              <w:t>3.293335</w:t>
            </w:r>
          </w:p>
        </w:tc>
      </w:tr>
    </w:tbl>
    <w:p w14:paraId="3860F3B7" w14:textId="0DA0E9A0" w:rsidR="007024A4" w:rsidRPr="007024A4" w:rsidRDefault="007024A4" w:rsidP="007024A4">
      <w:pPr>
        <w:rPr>
          <w:color w:val="000000"/>
          <w:sz w:val="22"/>
        </w:rPr>
      </w:pPr>
    </w:p>
    <w:p w14:paraId="3C2CD681" w14:textId="77777777" w:rsidR="007024A4" w:rsidRPr="007024A4" w:rsidRDefault="007024A4" w:rsidP="007024A4">
      <w:pPr>
        <w:rPr>
          <w:color w:val="000000"/>
          <w:sz w:val="22"/>
        </w:rPr>
      </w:pPr>
    </w:p>
    <w:p w14:paraId="40B8FD3C" w14:textId="77777777" w:rsidR="007024A4" w:rsidRPr="007024A4" w:rsidRDefault="007024A4" w:rsidP="007024A4">
      <w:pPr>
        <w:rPr>
          <w:color w:val="000000"/>
          <w:sz w:val="22"/>
        </w:rPr>
      </w:pPr>
      <w:r w:rsidRPr="007024A4">
        <w:rPr>
          <w:color w:val="000000"/>
          <w:sz w:val="22"/>
        </w:rPr>
        <w:t>Максимальные разовые выбросы достигнуты в холодный период</w:t>
      </w:r>
    </w:p>
    <w:p w14:paraId="56034A86" w14:textId="77777777" w:rsidR="007024A4" w:rsidRPr="007024A4" w:rsidRDefault="007024A4" w:rsidP="007024A4">
      <w:pPr>
        <w:rPr>
          <w:color w:val="000000"/>
          <w:sz w:val="22"/>
        </w:rPr>
      </w:pPr>
    </w:p>
    <w:p w14:paraId="0968248A" w14:textId="77777777" w:rsidR="007024A4" w:rsidRPr="007024A4" w:rsidRDefault="007024A4" w:rsidP="007024A4">
      <w:pPr>
        <w:rPr>
          <w:b/>
          <w:i/>
          <w:color w:val="000000"/>
          <w:sz w:val="22"/>
        </w:rPr>
      </w:pPr>
    </w:p>
    <w:p w14:paraId="66C9DEC9" w14:textId="574EE9B2" w:rsidR="007024A4" w:rsidRPr="007024A4" w:rsidRDefault="007024A4" w:rsidP="007024A4">
      <w:pPr>
        <w:jc w:val="center"/>
        <w:rPr>
          <w:color w:val="000000"/>
          <w:sz w:val="22"/>
        </w:rPr>
      </w:pPr>
    </w:p>
    <w:sectPr w:rsidR="007024A4" w:rsidRPr="007024A4" w:rsidSect="007024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83C3" w14:textId="77777777" w:rsidR="00E75BF5" w:rsidRDefault="00E75BF5" w:rsidP="007024A4">
      <w:r>
        <w:separator/>
      </w:r>
    </w:p>
  </w:endnote>
  <w:endnote w:type="continuationSeparator" w:id="0">
    <w:p w14:paraId="411A8D4D" w14:textId="77777777" w:rsidR="00E75BF5" w:rsidRDefault="00E75BF5" w:rsidP="0070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4B9A" w14:textId="77777777" w:rsidR="007024A4" w:rsidRDefault="007024A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6D27" w14:textId="77777777" w:rsidR="007024A4" w:rsidRDefault="007024A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C6D92" w14:textId="77777777" w:rsidR="007024A4" w:rsidRDefault="007024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5B890" w14:textId="77777777" w:rsidR="00E75BF5" w:rsidRDefault="00E75BF5" w:rsidP="007024A4">
      <w:r>
        <w:separator/>
      </w:r>
    </w:p>
  </w:footnote>
  <w:footnote w:type="continuationSeparator" w:id="0">
    <w:p w14:paraId="6F02CA04" w14:textId="77777777" w:rsidR="00E75BF5" w:rsidRDefault="00E75BF5" w:rsidP="00702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011BF" w14:textId="77777777" w:rsidR="007024A4" w:rsidRDefault="007024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9194" w14:textId="77777777" w:rsidR="007024A4" w:rsidRDefault="007024A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80A3" w14:textId="77777777" w:rsidR="007024A4" w:rsidRDefault="007024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A4"/>
    <w:rsid w:val="00502E71"/>
    <w:rsid w:val="007024A4"/>
    <w:rsid w:val="00BB1379"/>
    <w:rsid w:val="00E75BF5"/>
    <w:rsid w:val="00F9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A685D"/>
  <w15:chartTrackingRefBased/>
  <w15:docId w15:val="{9EAD8E08-FE01-47C6-8D62-4530DC9B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4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4A4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024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24A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X0O2T8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AX0O2T86</Template>
  <TotalTime>1</TotalTime>
  <Pages>1</Pages>
  <Words>32025</Words>
  <Characters>182545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214142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2025-10-17T06:21:00Z</dcterms:created>
  <dcterms:modified xsi:type="dcterms:W3CDTF">2025-10-17T06:21:00Z</dcterms:modified>
</cp:coreProperties>
</file>